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86071" w:rsidR="00986071" w:rsidP="00986071" w:rsidRDefault="00986071" w14:paraId="f654978" w14:textId="f654978">
      <w:pPr>
        <w:contextualSpacing/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="00DE6F32" w:rsidP="00DE6F32" w:rsidRDefault="00DE6F32">
      <w:pPr>
        <w:contextualSpacing/>
        <w:rPr>
          <w:rFonts w:ascii="Arial" w:hAnsi="Arial" w:cs="Arial"/>
          <w:spacing w:val="60"/>
          <w:lang w:eastAsia="en-US"/>
        </w:rPr>
      </w:pPr>
      <w:r>
        <w:rPr>
          <w:rFonts w:ascii="Arial" w:hAnsi="Arial" w:cs="Arial"/>
          <w:spacing w:val="60"/>
          <w:lang w:eastAsia="en-US"/>
        </w:rPr>
        <w:t>TRGOVAČKI SUD U DUBROVNIKU</w:t>
      </w:r>
    </w:p>
    <w:p w:rsidR="00DE6F32" w:rsidP="00986071" w:rsidRDefault="00DE6F32">
      <w:pPr>
        <w:contextualSpacing/>
        <w:jc w:val="center"/>
        <w:rPr>
          <w:rFonts w:ascii="Arial" w:hAnsi="Arial" w:cs="Arial"/>
          <w:spacing w:val="60"/>
          <w:lang w:eastAsia="en-US"/>
        </w:rPr>
      </w:pPr>
    </w:p>
    <w:p w:rsidRPr="00986071" w:rsidR="00986071" w:rsidP="00986071" w:rsidRDefault="00986071">
      <w:pPr>
        <w:contextualSpacing/>
        <w:jc w:val="center"/>
        <w:rPr>
          <w:rFonts w:ascii="Arial" w:hAnsi="Arial" w:cs="Arial"/>
          <w:spacing w:val="60"/>
          <w:lang w:eastAsia="en-US"/>
        </w:rPr>
      </w:pPr>
      <w:r w:rsidRPr="00986071">
        <w:rPr>
          <w:rFonts w:ascii="Arial" w:hAnsi="Arial" w:cs="Arial"/>
          <w:spacing w:val="60"/>
          <w:lang w:eastAsia="en-US"/>
        </w:rPr>
        <w:t>Z A P I S N I K</w:t>
      </w:r>
    </w:p>
    <w:p w:rsidRPr="00986071" w:rsidR="00986071" w:rsidP="00986071" w:rsidRDefault="00986071">
      <w:pPr>
        <w:contextualSpacing/>
        <w:jc w:val="center"/>
        <w:rPr>
          <w:rFonts w:ascii="Arial" w:hAnsi="Arial" w:cs="Arial"/>
          <w:spacing w:val="60"/>
          <w:lang w:eastAsia="en-US"/>
        </w:rPr>
      </w:pPr>
    </w:p>
    <w:p w:rsidR="00986071" w:rsidP="00986071" w:rsidRDefault="00986071">
      <w:pPr>
        <w:jc w:val="both"/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 xml:space="preserve">s ročišta za glasovanje o planu restrukturiranja održanog </w:t>
      </w:r>
      <w:r>
        <w:rPr>
          <w:rFonts w:ascii="Arial" w:hAnsi="Arial" w:eastAsia="Calibri" w:cs="Arial"/>
          <w:lang w:eastAsia="en-US"/>
        </w:rPr>
        <w:t>3</w:t>
      </w:r>
      <w:r w:rsidRPr="00986071">
        <w:rPr>
          <w:rFonts w:ascii="Arial" w:hAnsi="Arial" w:eastAsia="Calibri" w:cs="Arial"/>
          <w:lang w:eastAsia="en-US"/>
        </w:rPr>
        <w:t xml:space="preserve">. </w:t>
      </w:r>
      <w:r>
        <w:rPr>
          <w:rFonts w:ascii="Arial" w:hAnsi="Arial" w:eastAsia="Calibri" w:cs="Arial"/>
          <w:lang w:eastAsia="en-US"/>
        </w:rPr>
        <w:t>lipnja</w:t>
      </w:r>
      <w:r w:rsidRPr="00986071">
        <w:rPr>
          <w:rFonts w:ascii="Arial" w:hAnsi="Arial" w:eastAsia="Calibri" w:cs="Arial"/>
          <w:lang w:eastAsia="en-US"/>
        </w:rPr>
        <w:t xml:space="preserve"> 202</w:t>
      </w:r>
      <w:r>
        <w:rPr>
          <w:rFonts w:ascii="Arial" w:hAnsi="Arial" w:eastAsia="Calibri" w:cs="Arial"/>
          <w:lang w:eastAsia="en-US"/>
        </w:rPr>
        <w:t>4</w:t>
      </w:r>
      <w:r w:rsidRPr="00986071">
        <w:rPr>
          <w:rFonts w:ascii="Arial" w:hAnsi="Arial" w:eastAsia="Calibri" w:cs="Arial"/>
          <w:lang w:eastAsia="en-US"/>
        </w:rPr>
        <w:t>. k</w:t>
      </w:r>
      <w:r w:rsidRPr="00986071">
        <w:rPr>
          <w:rFonts w:ascii="Arial" w:hAnsi="Arial" w:cs="Arial"/>
          <w:lang w:eastAsia="en-US"/>
        </w:rPr>
        <w:t xml:space="preserve">od Trgovačkog suda u </w:t>
      </w:r>
      <w:r>
        <w:rPr>
          <w:rFonts w:ascii="Arial" w:hAnsi="Arial" w:cs="Arial"/>
          <w:lang w:eastAsia="en-US"/>
        </w:rPr>
        <w:t>Dubrovniku</w:t>
      </w:r>
      <w:r w:rsidRPr="00986071">
        <w:rPr>
          <w:rFonts w:ascii="Arial" w:hAnsi="Arial" w:cs="Arial"/>
          <w:lang w:eastAsia="en-US"/>
        </w:rPr>
        <w:t xml:space="preserve">, u predstečajnom postupku nad dužnikom </w:t>
      </w:r>
      <w:r w:rsidRPr="00986071">
        <w:rPr>
          <w:rFonts w:ascii="Arial" w:hAnsi="Arial" w:eastAsia="Calibri" w:cs="Arial"/>
          <w:lang w:eastAsia="en-US"/>
        </w:rPr>
        <w:t>KORCULA ADVENTURES d.o.o., OIB: 03103704272, sa sjedištem u Lumbarda 44, Lumbarda (Općina Lumbarda), zastupanog po punomoćnici Marini Maslek Novevska, odvjetnici u Dubrovniku</w:t>
      </w:r>
    </w:p>
    <w:p w:rsidRPr="00986071" w:rsidR="00986071" w:rsidP="00986071" w:rsidRDefault="00986071">
      <w:pPr>
        <w:jc w:val="both"/>
        <w:rPr>
          <w:rFonts w:ascii="Arial" w:hAnsi="Arial" w:eastAsia="Calibri" w:cs="Arial"/>
          <w:lang w:eastAsia="en-US"/>
        </w:rPr>
      </w:pPr>
    </w:p>
    <w:p w:rsidRPr="00986071" w:rsidR="00986071" w:rsidP="00986071" w:rsidRDefault="00986071">
      <w:pPr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>Prisutni od suda:</w:t>
      </w:r>
      <w:r w:rsidRPr="00986071">
        <w:rPr>
          <w:rFonts w:ascii="Arial" w:hAnsi="Arial" w:eastAsia="Calibri" w:cs="Arial"/>
          <w:lang w:eastAsia="en-US"/>
        </w:rPr>
        <w:br/>
      </w:r>
      <w:r>
        <w:rPr>
          <w:rFonts w:ascii="Arial" w:hAnsi="Arial" w:eastAsia="Calibri" w:cs="Arial"/>
          <w:lang w:eastAsia="en-US"/>
        </w:rPr>
        <w:t>Anka Muhoberac</w:t>
      </w:r>
      <w:r w:rsidRPr="00986071">
        <w:rPr>
          <w:rFonts w:ascii="Arial" w:hAnsi="Arial" w:eastAsia="Calibri" w:cs="Arial"/>
          <w:lang w:eastAsia="en-US"/>
        </w:rPr>
        <w:t>, sudac</w:t>
      </w:r>
      <w:r w:rsidRPr="00986071">
        <w:rPr>
          <w:rFonts w:ascii="Arial" w:hAnsi="Arial" w:eastAsia="Calibri" w:cs="Arial"/>
          <w:lang w:eastAsia="en-US"/>
        </w:rPr>
        <w:br/>
      </w:r>
      <w:r w:rsidR="00C24723">
        <w:rPr>
          <w:rFonts w:ascii="Arial" w:hAnsi="Arial" w:eastAsia="Calibri" w:cs="Arial"/>
          <w:lang w:eastAsia="en-US"/>
        </w:rPr>
        <w:t>Karmen Vianelli</w:t>
      </w:r>
      <w:r>
        <w:rPr>
          <w:rFonts w:ascii="Arial" w:hAnsi="Arial" w:eastAsia="Calibri" w:cs="Arial"/>
          <w:lang w:eastAsia="en-US"/>
        </w:rPr>
        <w:t xml:space="preserve"> </w:t>
      </w:r>
      <w:r w:rsidRPr="00986071">
        <w:rPr>
          <w:rFonts w:ascii="Arial" w:hAnsi="Arial" w:eastAsia="Calibri" w:cs="Arial"/>
          <w:lang w:eastAsia="en-US"/>
        </w:rPr>
        <w:t>, zapisničarka</w:t>
      </w:r>
    </w:p>
    <w:p w:rsidRPr="00986071" w:rsidR="00986071" w:rsidP="00986071" w:rsidRDefault="00986071">
      <w:pPr>
        <w:rPr>
          <w:rFonts w:ascii="Arial" w:hAnsi="Arial" w:eastAsia="Calibri" w:cs="Arial"/>
          <w:lang w:eastAsia="en-US"/>
        </w:rPr>
      </w:pPr>
    </w:p>
    <w:p w:rsidRPr="00986071" w:rsidR="00986071" w:rsidP="00986071" w:rsidRDefault="00986071">
      <w:pPr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 xml:space="preserve">Početak u </w:t>
      </w:r>
      <w:r>
        <w:rPr>
          <w:rFonts w:ascii="Arial" w:hAnsi="Arial" w:eastAsia="Calibri" w:cs="Arial"/>
          <w:lang w:eastAsia="en-US"/>
        </w:rPr>
        <w:t>11:00</w:t>
      </w:r>
      <w:r w:rsidRPr="00986071">
        <w:rPr>
          <w:rFonts w:ascii="Arial" w:hAnsi="Arial" w:eastAsia="Calibri" w:cs="Arial"/>
          <w:lang w:eastAsia="en-US"/>
        </w:rPr>
        <w:t xml:space="preserve"> sati.</w:t>
      </w:r>
    </w:p>
    <w:p w:rsidRPr="00986071" w:rsidR="00986071" w:rsidP="00986071" w:rsidRDefault="00986071">
      <w:pPr>
        <w:jc w:val="center"/>
        <w:rPr>
          <w:rFonts w:ascii="Arial" w:hAnsi="Arial" w:eastAsia="Calibri" w:cs="Arial"/>
          <w:lang w:eastAsia="en-US"/>
        </w:rPr>
      </w:pPr>
    </w:p>
    <w:p w:rsidRPr="00986071" w:rsidR="00986071" w:rsidP="00986071" w:rsidRDefault="00986071">
      <w:pPr>
        <w:jc w:val="both"/>
        <w:rPr>
          <w:rFonts w:ascii="Arial" w:hAnsi="Arial" w:cs="Arial"/>
          <w:lang w:eastAsia="en-US"/>
        </w:rPr>
      </w:pPr>
      <w:r w:rsidRPr="00986071">
        <w:rPr>
          <w:rFonts w:ascii="Arial" w:hAnsi="Arial" w:cs="Arial"/>
          <w:lang w:eastAsia="en-US"/>
        </w:rPr>
        <w:t xml:space="preserve">Utvrđuje se da su pristupili: </w:t>
      </w:r>
    </w:p>
    <w:p w:rsidRPr="00986071" w:rsidR="00986071" w:rsidP="00986071" w:rsidRDefault="00986071">
      <w:pPr>
        <w:jc w:val="both"/>
        <w:rPr>
          <w:rFonts w:ascii="Arial" w:hAnsi="Arial" w:cs="Arial"/>
          <w:lang w:eastAsia="en-US"/>
        </w:rPr>
      </w:pPr>
    </w:p>
    <w:p w:rsidRPr="00986071" w:rsidR="00986071" w:rsidP="00986071" w:rsidRDefault="00986071">
      <w:pPr>
        <w:jc w:val="both"/>
        <w:rPr>
          <w:rFonts w:ascii="Arial" w:hAnsi="Arial" w:cs="Arial"/>
          <w:lang w:val="en-US" w:eastAsia="en-US"/>
        </w:rPr>
      </w:pPr>
      <w:r w:rsidRPr="00986071">
        <w:rPr>
          <w:rFonts w:ascii="Arial" w:hAnsi="Arial" w:cs="Arial"/>
          <w:lang w:eastAsia="en-US"/>
        </w:rPr>
        <w:t>- povjerenik: Sanja Pola Katavić</w:t>
      </w:r>
    </w:p>
    <w:p w:rsidRPr="00986071" w:rsidR="00986071" w:rsidP="00986071" w:rsidRDefault="00986071">
      <w:pPr>
        <w:jc w:val="both"/>
        <w:rPr>
          <w:rFonts w:ascii="Arial" w:hAnsi="Arial" w:cs="Arial"/>
          <w:color w:val="FF0000"/>
          <w:lang w:val="en-US" w:eastAsia="en-US"/>
        </w:rPr>
      </w:pPr>
    </w:p>
    <w:p w:rsidR="00986071" w:rsidP="00986071" w:rsidRDefault="00986071">
      <w:pPr>
        <w:jc w:val="both"/>
        <w:rPr>
          <w:rFonts w:ascii="Arial" w:hAnsi="Arial" w:cs="Arial"/>
          <w:lang w:eastAsia="en-US"/>
        </w:rPr>
      </w:pPr>
      <w:r w:rsidRPr="00986071">
        <w:rPr>
          <w:rFonts w:ascii="Arial" w:hAnsi="Arial" w:cs="Arial"/>
          <w:lang w:val="en-US" w:eastAsia="en-US"/>
        </w:rPr>
        <w:t xml:space="preserve"> </w:t>
      </w:r>
      <w:r w:rsidRPr="00986071">
        <w:rPr>
          <w:rFonts w:ascii="Arial" w:hAnsi="Arial" w:cs="Arial"/>
          <w:lang w:eastAsia="en-US"/>
        </w:rPr>
        <w:t xml:space="preserve">Za dužnika: </w:t>
      </w:r>
      <w:r w:rsidRPr="00782941" w:rsidR="00782941">
        <w:rPr>
          <w:rFonts w:ascii="Arial" w:hAnsi="Arial" w:cs="Arial"/>
          <w:lang w:eastAsia="en-US"/>
        </w:rPr>
        <w:t>punomoćnic</w:t>
      </w:r>
      <w:r w:rsidR="00782941">
        <w:rPr>
          <w:rFonts w:ascii="Arial" w:hAnsi="Arial" w:cs="Arial"/>
          <w:lang w:eastAsia="en-US"/>
        </w:rPr>
        <w:t>a</w:t>
      </w:r>
      <w:r w:rsidR="00C24723">
        <w:rPr>
          <w:rFonts w:ascii="Arial" w:hAnsi="Arial" w:cs="Arial"/>
          <w:lang w:eastAsia="en-US"/>
        </w:rPr>
        <w:t xml:space="preserve"> Marina</w:t>
      </w:r>
      <w:r w:rsidRPr="00782941" w:rsidR="00782941">
        <w:rPr>
          <w:rFonts w:ascii="Arial" w:hAnsi="Arial" w:cs="Arial"/>
          <w:lang w:eastAsia="en-US"/>
        </w:rPr>
        <w:t xml:space="preserve"> Maslek Novevska, odvjetnic</w:t>
      </w:r>
      <w:r w:rsidR="00782941">
        <w:rPr>
          <w:rFonts w:ascii="Arial" w:hAnsi="Arial" w:cs="Arial"/>
          <w:lang w:eastAsia="en-US"/>
        </w:rPr>
        <w:t>a</w:t>
      </w:r>
      <w:r w:rsidRPr="00782941" w:rsidR="00782941">
        <w:rPr>
          <w:rFonts w:ascii="Arial" w:hAnsi="Arial" w:cs="Arial"/>
          <w:lang w:eastAsia="en-US"/>
        </w:rPr>
        <w:t xml:space="preserve"> u Dubrovniku</w:t>
      </w:r>
    </w:p>
    <w:p w:rsidRPr="00986071" w:rsidR="00782941" w:rsidP="00986071" w:rsidRDefault="00782941">
      <w:pPr>
        <w:jc w:val="both"/>
        <w:rPr>
          <w:rFonts w:ascii="Arial" w:hAnsi="Arial" w:cs="Arial"/>
          <w:lang w:eastAsia="en-US"/>
        </w:rPr>
      </w:pPr>
    </w:p>
    <w:p w:rsidRPr="00986071" w:rsidR="00986071" w:rsidP="00986071" w:rsidRDefault="00986071">
      <w:pPr>
        <w:jc w:val="both"/>
        <w:rPr>
          <w:rFonts w:ascii="Arial" w:hAnsi="Arial" w:cs="Arial"/>
          <w:lang w:eastAsia="en-US"/>
        </w:rPr>
      </w:pPr>
      <w:r w:rsidRPr="00986071">
        <w:rPr>
          <w:rFonts w:ascii="Arial" w:hAnsi="Arial" w:cs="Arial"/>
          <w:lang w:eastAsia="en-US"/>
        </w:rPr>
        <w:t xml:space="preserve">Za vjerovnike: </w:t>
      </w:r>
    </w:p>
    <w:p w:rsidRPr="00C24723" w:rsidR="00986071" w:rsidP="00C24723" w:rsidRDefault="00C24723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nitko</w:t>
      </w:r>
    </w:p>
    <w:p w:rsidR="009A331C" w:rsidP="00986071" w:rsidRDefault="009A331C">
      <w:pPr>
        <w:jc w:val="both"/>
        <w:rPr>
          <w:rFonts w:ascii="Arial" w:hAnsi="Arial" w:cs="Arial"/>
          <w:lang w:eastAsia="en-US"/>
        </w:rPr>
      </w:pPr>
    </w:p>
    <w:p w:rsidRPr="00986071" w:rsidR="00986071" w:rsidP="00986071" w:rsidRDefault="00986071">
      <w:pPr>
        <w:jc w:val="both"/>
        <w:rPr>
          <w:rFonts w:eastAsia="Calibri"/>
          <w:lang w:eastAsia="en-US"/>
        </w:rPr>
      </w:pPr>
    </w:p>
    <w:p w:rsidRPr="00986071" w:rsidR="00986071" w:rsidP="00C24723" w:rsidRDefault="00986071">
      <w:pPr>
        <w:jc w:val="both"/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 xml:space="preserve">Utvrđuje se da je zaključkom ovog suda poslovni broj </w:t>
      </w:r>
      <w:r w:rsidR="00C24723">
        <w:rPr>
          <w:rFonts w:ascii="Arial" w:hAnsi="Arial" w:eastAsia="Calibri" w:cs="Arial"/>
          <w:lang w:eastAsia="en-US"/>
        </w:rPr>
        <w:t xml:space="preserve">Posl. br. </w:t>
      </w:r>
      <w:r w:rsidRPr="006870E3" w:rsidR="006870E3">
        <w:rPr>
          <w:rFonts w:ascii="Arial" w:hAnsi="Arial" w:eastAsia="Calibri" w:cs="Arial"/>
          <w:lang w:eastAsia="en-US"/>
        </w:rPr>
        <w:t>St-119/2023</w:t>
      </w:r>
      <w:r w:rsidR="006870E3">
        <w:rPr>
          <w:rFonts w:ascii="Arial" w:hAnsi="Arial" w:eastAsia="Calibri" w:cs="Arial"/>
          <w:lang w:eastAsia="en-US"/>
        </w:rPr>
        <w:t>-22</w:t>
      </w:r>
      <w:r w:rsidRPr="00986071">
        <w:rPr>
          <w:rFonts w:ascii="Arial" w:hAnsi="Arial" w:eastAsia="Calibri" w:cs="Arial"/>
          <w:lang w:eastAsia="en-US"/>
        </w:rPr>
        <w:t xml:space="preserve"> od </w:t>
      </w:r>
      <w:r w:rsidRPr="006870E3" w:rsidR="006870E3">
        <w:rPr>
          <w:rFonts w:ascii="Arial" w:hAnsi="Arial" w:eastAsia="Calibri" w:cs="Arial"/>
          <w:lang w:eastAsia="en-US"/>
        </w:rPr>
        <w:t xml:space="preserve">6. svibnja 2024. </w:t>
      </w:r>
      <w:r w:rsidR="006870E3">
        <w:rPr>
          <w:rFonts w:ascii="Arial" w:hAnsi="Arial" w:eastAsia="Calibri" w:cs="Arial"/>
          <w:lang w:eastAsia="en-US"/>
        </w:rPr>
        <w:t>g</w:t>
      </w:r>
      <w:r w:rsidRPr="006870E3" w:rsidR="006870E3">
        <w:rPr>
          <w:rFonts w:ascii="Arial" w:hAnsi="Arial" w:eastAsia="Calibri" w:cs="Arial"/>
          <w:lang w:eastAsia="en-US"/>
        </w:rPr>
        <w:t>odine</w:t>
      </w:r>
      <w:r w:rsidR="006870E3">
        <w:rPr>
          <w:rFonts w:ascii="Arial" w:hAnsi="Arial" w:eastAsia="Calibri" w:cs="Arial"/>
          <w:lang w:eastAsia="en-US"/>
        </w:rPr>
        <w:t xml:space="preserve"> </w:t>
      </w:r>
      <w:r w:rsidRPr="00986071">
        <w:rPr>
          <w:rFonts w:ascii="Arial" w:hAnsi="Arial" w:eastAsia="Calibri" w:cs="Arial"/>
          <w:lang w:eastAsia="en-US"/>
        </w:rPr>
        <w:t xml:space="preserve">zakazano današnje ročište radi glasovanja o planu restrukturiranja dužnika koji je istog dana objavljen na mrežnoj stranici e-Oglasna ploča sudova. </w:t>
      </w:r>
    </w:p>
    <w:p w:rsidRPr="00986071" w:rsidR="00986071" w:rsidP="00986071" w:rsidRDefault="00986071">
      <w:pPr>
        <w:ind w:firstLine="720"/>
        <w:jc w:val="both"/>
        <w:rPr>
          <w:rFonts w:ascii="Arial" w:hAnsi="Arial" w:eastAsia="Calibri" w:cs="Arial"/>
          <w:lang w:eastAsia="en-US"/>
        </w:rPr>
      </w:pPr>
    </w:p>
    <w:p w:rsidR="00986071" w:rsidP="00C24723" w:rsidRDefault="00986071">
      <w:pPr>
        <w:jc w:val="both"/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 xml:space="preserve">Utvrđuje se da je dužnik </w:t>
      </w:r>
      <w:r w:rsidR="006870E3">
        <w:rPr>
          <w:rFonts w:ascii="Arial" w:hAnsi="Arial" w:eastAsia="Calibri" w:cs="Arial"/>
          <w:lang w:eastAsia="en-US"/>
        </w:rPr>
        <w:t>14</w:t>
      </w:r>
      <w:r w:rsidRPr="00986071">
        <w:rPr>
          <w:rFonts w:ascii="Arial" w:hAnsi="Arial" w:eastAsia="Calibri" w:cs="Arial"/>
          <w:lang w:eastAsia="en-US"/>
        </w:rPr>
        <w:t xml:space="preserve">. </w:t>
      </w:r>
      <w:r w:rsidR="006870E3">
        <w:rPr>
          <w:rFonts w:ascii="Arial" w:hAnsi="Arial" w:eastAsia="Calibri" w:cs="Arial"/>
          <w:lang w:eastAsia="en-US"/>
        </w:rPr>
        <w:t>svibnja</w:t>
      </w:r>
      <w:r w:rsidRPr="00986071">
        <w:rPr>
          <w:rFonts w:ascii="Arial" w:hAnsi="Arial" w:eastAsia="Calibri" w:cs="Arial"/>
          <w:lang w:eastAsia="en-US"/>
        </w:rPr>
        <w:t xml:space="preserve"> 202</w:t>
      </w:r>
      <w:r w:rsidR="006870E3">
        <w:rPr>
          <w:rFonts w:ascii="Arial" w:hAnsi="Arial" w:eastAsia="Calibri" w:cs="Arial"/>
          <w:lang w:eastAsia="en-US"/>
        </w:rPr>
        <w:t>4</w:t>
      </w:r>
      <w:r w:rsidRPr="00986071">
        <w:rPr>
          <w:rFonts w:ascii="Arial" w:hAnsi="Arial" w:eastAsia="Calibri" w:cs="Arial"/>
          <w:lang w:eastAsia="en-US"/>
        </w:rPr>
        <w:t xml:space="preserve">. u spis dostavio </w:t>
      </w:r>
      <w:r w:rsidR="006870E3">
        <w:rPr>
          <w:rFonts w:ascii="Arial" w:hAnsi="Arial" w:eastAsia="Calibri" w:cs="Arial"/>
          <w:lang w:eastAsia="en-US"/>
        </w:rPr>
        <w:t>plan restrukturiranja, koji je 15. svibnja 2024.</w:t>
      </w:r>
      <w:r w:rsidRPr="00986071">
        <w:rPr>
          <w:rFonts w:ascii="Arial" w:hAnsi="Arial" w:eastAsia="Calibri" w:cs="Arial"/>
          <w:lang w:eastAsia="en-US"/>
        </w:rPr>
        <w:t xml:space="preserve"> dana objavljen na mrežnoj stranici e-Oglasna ploča sudova. </w:t>
      </w:r>
    </w:p>
    <w:p w:rsidR="00027767" w:rsidP="00986071" w:rsidRDefault="00027767">
      <w:pPr>
        <w:ind w:firstLine="720"/>
        <w:jc w:val="both"/>
        <w:rPr>
          <w:rFonts w:ascii="Arial" w:hAnsi="Arial" w:eastAsia="Calibri" w:cs="Arial"/>
          <w:lang w:eastAsia="en-US"/>
        </w:rPr>
      </w:pPr>
    </w:p>
    <w:p w:rsidR="00027767" w:rsidP="00C24723" w:rsidRDefault="00027767">
      <w:pPr>
        <w:jc w:val="both"/>
        <w:rPr>
          <w:rFonts w:ascii="Arial" w:hAnsi="Arial" w:eastAsia="Calibri" w:cs="Arial"/>
          <w:lang w:eastAsia="en-US"/>
        </w:rPr>
      </w:pPr>
      <w:r w:rsidRPr="00027767">
        <w:rPr>
          <w:rFonts w:ascii="Arial" w:hAnsi="Arial" w:eastAsia="Calibri" w:cs="Arial"/>
          <w:lang w:eastAsia="en-US"/>
        </w:rPr>
        <w:t xml:space="preserve">Utvrđuje se da je vjerovnik </w:t>
      </w:r>
      <w:r>
        <w:rPr>
          <w:rFonts w:ascii="Arial" w:hAnsi="Arial" w:eastAsia="Calibri" w:cs="Arial"/>
          <w:lang w:eastAsia="en-US"/>
        </w:rPr>
        <w:t>PBZ CARD d.o.o.</w:t>
      </w:r>
      <w:r w:rsidRPr="00027767">
        <w:rPr>
          <w:rFonts w:ascii="Arial" w:hAnsi="Arial" w:eastAsia="Calibri" w:cs="Arial"/>
          <w:lang w:eastAsia="en-US"/>
        </w:rPr>
        <w:t xml:space="preserve">, u spis </w:t>
      </w:r>
      <w:r>
        <w:rPr>
          <w:rFonts w:ascii="Arial" w:hAnsi="Arial" w:eastAsia="Calibri" w:cs="Arial"/>
          <w:lang w:eastAsia="en-US"/>
        </w:rPr>
        <w:t>23</w:t>
      </w:r>
      <w:r w:rsidRPr="00027767">
        <w:rPr>
          <w:rFonts w:ascii="Arial" w:hAnsi="Arial" w:eastAsia="Calibri" w:cs="Arial"/>
          <w:lang w:eastAsia="en-US"/>
        </w:rPr>
        <w:t xml:space="preserve">. </w:t>
      </w:r>
      <w:r>
        <w:rPr>
          <w:rFonts w:ascii="Arial" w:hAnsi="Arial" w:eastAsia="Calibri" w:cs="Arial"/>
          <w:lang w:eastAsia="en-US"/>
        </w:rPr>
        <w:t>svibnja</w:t>
      </w:r>
      <w:r w:rsidRPr="00027767">
        <w:rPr>
          <w:rFonts w:ascii="Arial" w:hAnsi="Arial" w:eastAsia="Calibri" w:cs="Arial"/>
          <w:lang w:eastAsia="en-US"/>
        </w:rPr>
        <w:t xml:space="preserve"> 202</w:t>
      </w:r>
      <w:r>
        <w:rPr>
          <w:rFonts w:ascii="Arial" w:hAnsi="Arial" w:eastAsia="Calibri" w:cs="Arial"/>
          <w:lang w:eastAsia="en-US"/>
        </w:rPr>
        <w:t>4</w:t>
      </w:r>
      <w:r w:rsidRPr="00027767">
        <w:rPr>
          <w:rFonts w:ascii="Arial" w:hAnsi="Arial" w:eastAsia="Calibri" w:cs="Arial"/>
          <w:lang w:eastAsia="en-US"/>
        </w:rPr>
        <w:t xml:space="preserve">. dostavio obrazac za glasovanje kojim glasa </w:t>
      </w:r>
      <w:r>
        <w:rPr>
          <w:rFonts w:ascii="Arial" w:hAnsi="Arial" w:eastAsia="Calibri" w:cs="Arial"/>
          <w:lang w:eastAsia="en-US"/>
        </w:rPr>
        <w:t>PROTIV</w:t>
      </w:r>
      <w:r w:rsidRPr="00027767">
        <w:rPr>
          <w:rFonts w:ascii="Arial" w:hAnsi="Arial" w:eastAsia="Calibri" w:cs="Arial"/>
          <w:lang w:eastAsia="en-US"/>
        </w:rPr>
        <w:t xml:space="preserve"> plan</w:t>
      </w:r>
      <w:r w:rsidR="002A697C">
        <w:rPr>
          <w:rFonts w:ascii="Arial" w:hAnsi="Arial" w:eastAsia="Calibri" w:cs="Arial"/>
          <w:lang w:eastAsia="en-US"/>
        </w:rPr>
        <w:t>a</w:t>
      </w:r>
      <w:r w:rsidRPr="00027767">
        <w:rPr>
          <w:rFonts w:ascii="Arial" w:hAnsi="Arial" w:eastAsia="Calibri" w:cs="Arial"/>
          <w:lang w:eastAsia="en-US"/>
        </w:rPr>
        <w:t xml:space="preserve">. </w:t>
      </w:r>
    </w:p>
    <w:p w:rsidR="002A697C" w:rsidP="00027767" w:rsidRDefault="002A697C">
      <w:pPr>
        <w:ind w:firstLine="720"/>
        <w:jc w:val="both"/>
        <w:rPr>
          <w:rFonts w:ascii="Arial" w:hAnsi="Arial" w:eastAsia="Calibri" w:cs="Arial"/>
          <w:lang w:eastAsia="en-US"/>
        </w:rPr>
      </w:pPr>
    </w:p>
    <w:p w:rsidRPr="002A697C" w:rsidR="002A697C" w:rsidP="00C24723" w:rsidRDefault="002A697C">
      <w:pPr>
        <w:jc w:val="both"/>
        <w:rPr>
          <w:rFonts w:ascii="Arial" w:hAnsi="Arial" w:eastAsia="Calibri" w:cs="Arial"/>
          <w:lang w:eastAsia="en-US"/>
        </w:rPr>
      </w:pPr>
      <w:r w:rsidRPr="002A697C">
        <w:rPr>
          <w:rFonts w:ascii="Arial" w:hAnsi="Arial" w:eastAsia="Calibri" w:cs="Arial"/>
          <w:lang w:eastAsia="en-US"/>
        </w:rPr>
        <w:t xml:space="preserve">Utvrđuje se da je vjerovnik </w:t>
      </w:r>
      <w:r>
        <w:rPr>
          <w:rFonts w:ascii="Arial" w:hAnsi="Arial" w:eastAsia="Calibri" w:cs="Arial"/>
          <w:lang w:eastAsia="en-US"/>
        </w:rPr>
        <w:t>VILLA GABRIELA</w:t>
      </w:r>
      <w:r w:rsidRPr="002A697C">
        <w:rPr>
          <w:rFonts w:ascii="Arial" w:hAnsi="Arial" w:eastAsia="Calibri" w:cs="Arial"/>
          <w:lang w:eastAsia="en-US"/>
        </w:rPr>
        <w:t xml:space="preserve"> d.o.o., u spis </w:t>
      </w:r>
      <w:r>
        <w:rPr>
          <w:rFonts w:ascii="Arial" w:hAnsi="Arial" w:eastAsia="Calibri" w:cs="Arial"/>
          <w:lang w:eastAsia="en-US"/>
        </w:rPr>
        <w:t>24</w:t>
      </w:r>
      <w:r w:rsidRPr="002A697C">
        <w:rPr>
          <w:rFonts w:ascii="Arial" w:hAnsi="Arial" w:eastAsia="Calibri" w:cs="Arial"/>
          <w:lang w:eastAsia="en-US"/>
        </w:rPr>
        <w:t>. svibnja 2024. dostavio obrazac za glasovanje kojim glasa PROTIV plan</w:t>
      </w:r>
      <w:r>
        <w:rPr>
          <w:rFonts w:ascii="Arial" w:hAnsi="Arial" w:eastAsia="Calibri" w:cs="Arial"/>
          <w:lang w:eastAsia="en-US"/>
        </w:rPr>
        <w:t>a</w:t>
      </w:r>
      <w:r w:rsidRPr="002A697C">
        <w:rPr>
          <w:rFonts w:ascii="Arial" w:hAnsi="Arial" w:eastAsia="Calibri" w:cs="Arial"/>
          <w:lang w:eastAsia="en-US"/>
        </w:rPr>
        <w:t xml:space="preserve">. </w:t>
      </w:r>
    </w:p>
    <w:p w:rsidRPr="00986071" w:rsidR="00986071" w:rsidP="006870E3" w:rsidRDefault="00986071">
      <w:pPr>
        <w:jc w:val="both"/>
        <w:rPr>
          <w:rFonts w:ascii="Arial" w:hAnsi="Arial" w:eastAsia="Calibri" w:cs="Arial"/>
          <w:lang w:eastAsia="en-US"/>
        </w:rPr>
      </w:pPr>
    </w:p>
    <w:p w:rsidR="00986071" w:rsidP="00C24723" w:rsidRDefault="00986071">
      <w:pPr>
        <w:jc w:val="both"/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 xml:space="preserve">Utvrđuje se da je </w:t>
      </w:r>
      <w:r w:rsidR="002A697C">
        <w:rPr>
          <w:rFonts w:ascii="Arial" w:hAnsi="Arial" w:eastAsia="Calibri" w:cs="Arial"/>
          <w:lang w:eastAsia="en-US"/>
        </w:rPr>
        <w:t>27</w:t>
      </w:r>
      <w:r w:rsidRPr="00986071">
        <w:rPr>
          <w:rFonts w:ascii="Arial" w:hAnsi="Arial" w:eastAsia="Calibri" w:cs="Arial"/>
          <w:lang w:eastAsia="en-US"/>
        </w:rPr>
        <w:t xml:space="preserve">. </w:t>
      </w:r>
      <w:r w:rsidR="002A697C">
        <w:rPr>
          <w:rFonts w:ascii="Arial" w:hAnsi="Arial" w:eastAsia="Calibri" w:cs="Arial"/>
          <w:lang w:eastAsia="en-US"/>
        </w:rPr>
        <w:t>svibnja</w:t>
      </w:r>
      <w:r w:rsidRPr="00986071">
        <w:rPr>
          <w:rFonts w:ascii="Arial" w:hAnsi="Arial" w:eastAsia="Calibri" w:cs="Arial"/>
          <w:lang w:eastAsia="en-US"/>
        </w:rPr>
        <w:t xml:space="preserve"> 202</w:t>
      </w:r>
      <w:r w:rsidR="002A697C">
        <w:rPr>
          <w:rFonts w:ascii="Arial" w:hAnsi="Arial" w:eastAsia="Calibri" w:cs="Arial"/>
          <w:lang w:eastAsia="en-US"/>
        </w:rPr>
        <w:t>4</w:t>
      </w:r>
      <w:r w:rsidRPr="00986071">
        <w:rPr>
          <w:rFonts w:ascii="Arial" w:hAnsi="Arial" w:eastAsia="Calibri" w:cs="Arial"/>
          <w:lang w:eastAsia="en-US"/>
        </w:rPr>
        <w:t xml:space="preserve">. u spis zaprimljen podnesak vjerovnika </w:t>
      </w:r>
      <w:r w:rsidR="002A697C">
        <w:rPr>
          <w:rFonts w:ascii="Arial" w:hAnsi="Arial" w:eastAsia="Calibri" w:cs="Arial"/>
          <w:lang w:eastAsia="en-US"/>
        </w:rPr>
        <w:t>HRVATSKA BANKA ZA OBNOVU I RAZVITAK</w:t>
      </w:r>
      <w:r w:rsidRPr="00986071">
        <w:rPr>
          <w:rFonts w:ascii="Arial" w:hAnsi="Arial" w:eastAsia="Calibri" w:cs="Arial"/>
          <w:lang w:eastAsia="en-US"/>
        </w:rPr>
        <w:t xml:space="preserve"> koji je </w:t>
      </w:r>
      <w:r w:rsidR="002A697C">
        <w:rPr>
          <w:rFonts w:ascii="Arial" w:hAnsi="Arial" w:eastAsia="Calibri" w:cs="Arial"/>
          <w:lang w:eastAsia="en-US"/>
        </w:rPr>
        <w:t>31</w:t>
      </w:r>
      <w:r w:rsidRPr="00986071">
        <w:rPr>
          <w:rFonts w:ascii="Arial" w:hAnsi="Arial" w:eastAsia="Calibri" w:cs="Arial"/>
          <w:lang w:eastAsia="en-US"/>
        </w:rPr>
        <w:t xml:space="preserve">. </w:t>
      </w:r>
      <w:r w:rsidR="002A697C">
        <w:rPr>
          <w:rFonts w:ascii="Arial" w:hAnsi="Arial" w:eastAsia="Calibri" w:cs="Arial"/>
          <w:lang w:eastAsia="en-US"/>
        </w:rPr>
        <w:t>svibnja</w:t>
      </w:r>
      <w:r w:rsidRPr="00986071">
        <w:rPr>
          <w:rFonts w:ascii="Arial" w:hAnsi="Arial" w:eastAsia="Calibri" w:cs="Arial"/>
          <w:lang w:eastAsia="en-US"/>
        </w:rPr>
        <w:t xml:space="preserve"> 202</w:t>
      </w:r>
      <w:r w:rsidR="002A697C">
        <w:rPr>
          <w:rFonts w:ascii="Arial" w:hAnsi="Arial" w:eastAsia="Calibri" w:cs="Arial"/>
          <w:lang w:eastAsia="en-US"/>
        </w:rPr>
        <w:t>4</w:t>
      </w:r>
      <w:r w:rsidRPr="00986071">
        <w:rPr>
          <w:rFonts w:ascii="Arial" w:hAnsi="Arial" w:eastAsia="Calibri" w:cs="Arial"/>
          <w:lang w:eastAsia="en-US"/>
        </w:rPr>
        <w:t>. objavljen na mrežnoj stranici e-Oglasna ploča sudova.</w:t>
      </w:r>
    </w:p>
    <w:p w:rsidR="002A697C" w:rsidP="00986071" w:rsidRDefault="002A697C">
      <w:pPr>
        <w:ind w:firstLine="720"/>
        <w:jc w:val="both"/>
        <w:rPr>
          <w:rFonts w:ascii="Arial" w:hAnsi="Arial" w:eastAsia="Calibri" w:cs="Arial"/>
          <w:lang w:eastAsia="en-US"/>
        </w:rPr>
      </w:pPr>
    </w:p>
    <w:p w:rsidR="002A697C" w:rsidP="00C24723" w:rsidRDefault="002A697C">
      <w:pPr>
        <w:jc w:val="both"/>
        <w:rPr>
          <w:rFonts w:ascii="Arial" w:hAnsi="Arial" w:eastAsia="Calibri" w:cs="Arial"/>
          <w:lang w:eastAsia="en-US"/>
        </w:rPr>
      </w:pPr>
      <w:r w:rsidRPr="002A697C">
        <w:rPr>
          <w:rFonts w:ascii="Arial" w:hAnsi="Arial" w:eastAsia="Calibri" w:cs="Arial"/>
          <w:lang w:eastAsia="en-US"/>
        </w:rPr>
        <w:t>Utvrđuje se da je vjerovnik HRVA</w:t>
      </w:r>
      <w:r>
        <w:rPr>
          <w:rFonts w:ascii="Arial" w:hAnsi="Arial" w:eastAsia="Calibri" w:cs="Arial"/>
          <w:lang w:eastAsia="en-US"/>
        </w:rPr>
        <w:t xml:space="preserve">TSKA BANKA ZA OBNOVU I RAZVITAK, </w:t>
      </w:r>
      <w:r w:rsidRPr="002A697C">
        <w:rPr>
          <w:rFonts w:ascii="Arial" w:hAnsi="Arial" w:eastAsia="Calibri" w:cs="Arial"/>
          <w:lang w:eastAsia="en-US"/>
        </w:rPr>
        <w:t xml:space="preserve">u spis </w:t>
      </w:r>
      <w:r>
        <w:rPr>
          <w:rFonts w:ascii="Arial" w:hAnsi="Arial" w:eastAsia="Calibri" w:cs="Arial"/>
          <w:lang w:eastAsia="en-US"/>
        </w:rPr>
        <w:t>29</w:t>
      </w:r>
      <w:r w:rsidRPr="002A697C">
        <w:rPr>
          <w:rFonts w:ascii="Arial" w:hAnsi="Arial" w:eastAsia="Calibri" w:cs="Arial"/>
          <w:lang w:eastAsia="en-US"/>
        </w:rPr>
        <w:t>. svibnja 2024. dostavio obrazac za glasovanje kojim glasa PROTIV plan</w:t>
      </w:r>
      <w:r>
        <w:rPr>
          <w:rFonts w:ascii="Arial" w:hAnsi="Arial" w:eastAsia="Calibri" w:cs="Arial"/>
          <w:lang w:eastAsia="en-US"/>
        </w:rPr>
        <w:t>a</w:t>
      </w:r>
      <w:r w:rsidRPr="002A697C">
        <w:rPr>
          <w:rFonts w:ascii="Arial" w:hAnsi="Arial" w:eastAsia="Calibri" w:cs="Arial"/>
          <w:lang w:eastAsia="en-US"/>
        </w:rPr>
        <w:t xml:space="preserve">. </w:t>
      </w:r>
    </w:p>
    <w:p w:rsidR="00C24723" w:rsidP="00C24723" w:rsidRDefault="00C24723">
      <w:pPr>
        <w:jc w:val="both"/>
        <w:rPr>
          <w:rFonts w:ascii="Arial" w:hAnsi="Arial" w:eastAsia="Calibri" w:cs="Arial"/>
          <w:lang w:eastAsia="en-US"/>
        </w:rPr>
      </w:pPr>
    </w:p>
    <w:p w:rsidR="00C24723" w:rsidP="00C24723" w:rsidRDefault="00C24723">
      <w:pPr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 xml:space="preserve">Utvrđuje se da je 31. svibnja 2024. godine na predmetni spis zaprimljen </w:t>
      </w:r>
      <w:r w:rsidR="00120460">
        <w:rPr>
          <w:rFonts w:ascii="Arial" w:hAnsi="Arial" w:eastAsia="Calibri" w:cs="Arial"/>
          <w:lang w:eastAsia="en-US"/>
        </w:rPr>
        <w:t>obrazac za glasovanje</w:t>
      </w:r>
      <w:r>
        <w:rPr>
          <w:rFonts w:ascii="Arial" w:hAnsi="Arial" w:eastAsia="Calibri" w:cs="Arial"/>
          <w:lang w:eastAsia="en-US"/>
        </w:rPr>
        <w:t xml:space="preserve"> vjerovnika Responsible Travel</w:t>
      </w:r>
      <w:r w:rsidR="00120460">
        <w:rPr>
          <w:rFonts w:ascii="Arial" w:hAnsi="Arial" w:eastAsia="Calibri" w:cs="Arial"/>
          <w:lang w:eastAsia="en-US"/>
        </w:rPr>
        <w:t>.</w:t>
      </w:r>
    </w:p>
    <w:p w:rsidR="00120460" w:rsidP="00C24723" w:rsidRDefault="00120460">
      <w:pPr>
        <w:jc w:val="both"/>
        <w:rPr>
          <w:rFonts w:ascii="Arial" w:hAnsi="Arial" w:eastAsia="Calibri" w:cs="Arial"/>
          <w:lang w:eastAsia="en-US"/>
        </w:rPr>
      </w:pPr>
    </w:p>
    <w:p w:rsidR="00120460" w:rsidP="00C24723" w:rsidRDefault="00120460">
      <w:pPr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Utvrđuje se da je neposredno prije početka ovog ročišta dostavljen podnesak Hrvatska Agencija za malo gospodarstvo, inovacije i investicije kojim obavještava ovaj sud kako je prijavljeno, sada utvrđeno potraživanje po ugovoru o kreditu broj: MSP-D147/2021 od strane HABOR-a djelomično podmireno i to dio glavnice u iznosu od 108.384,38 EUR uplatom od 30. travnja 2024. temeljem izdanog jamstva u prilogu s potvrdom o zaprimljenoj uplati.</w:t>
      </w:r>
    </w:p>
    <w:p w:rsidR="00120460" w:rsidP="00C24723" w:rsidRDefault="00120460">
      <w:pPr>
        <w:jc w:val="both"/>
        <w:rPr>
          <w:rFonts w:ascii="Arial" w:hAnsi="Arial" w:eastAsia="Calibri" w:cs="Arial"/>
          <w:lang w:eastAsia="en-US"/>
        </w:rPr>
      </w:pPr>
    </w:p>
    <w:p w:rsidR="00633A01" w:rsidP="00120460" w:rsidRDefault="00120460">
      <w:pPr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Pun. dužnika navodi da s obzirom na zaprimljeni podnesak Hrvatska Agencija za malo gospodarstvo, inovacije i investicije moli odgodu ovog ročišta radi dostave ovjerovljene isprave temeljem koje se može u plan restrukturiranja uvrstiti novi vjerovnik koji bi glasovao o planu</w:t>
      </w:r>
      <w:r w:rsidR="00633A01">
        <w:rPr>
          <w:rFonts w:ascii="Arial" w:hAnsi="Arial" w:eastAsia="Calibri" w:cs="Arial"/>
          <w:lang w:eastAsia="en-US"/>
        </w:rPr>
        <w:t xml:space="preserve"> ili da stari vjerovnik HBOR, a sve sukladno čl. 146. SZ može doći na naredno ročište i izjavom danom pred sudom potvrditi prijenos tražbine na novog vjerovnika,</w:t>
      </w:r>
      <w:r>
        <w:rPr>
          <w:rFonts w:ascii="Arial" w:hAnsi="Arial" w:eastAsia="Calibri" w:cs="Arial"/>
          <w:lang w:eastAsia="en-US"/>
        </w:rPr>
        <w:t xml:space="preserve"> te kako bi se plan restrukturiranja mogao izmijeniti uvođenjem novog vjerovnika i kako bi se moglo donijeti rješenje o ispravku utvrđenih tražbina</w:t>
      </w:r>
      <w:r w:rsidR="00633A01">
        <w:rPr>
          <w:rFonts w:ascii="Arial" w:hAnsi="Arial" w:eastAsia="Calibri" w:cs="Arial"/>
          <w:lang w:eastAsia="en-US"/>
        </w:rPr>
        <w:t xml:space="preserve"> vjerovnika</w:t>
      </w:r>
    </w:p>
    <w:p w:rsidR="002E31F6" w:rsidP="00120460" w:rsidRDefault="002E31F6">
      <w:pPr>
        <w:jc w:val="both"/>
        <w:rPr>
          <w:rFonts w:ascii="Arial" w:hAnsi="Arial" w:eastAsia="Calibri" w:cs="Arial"/>
          <w:lang w:eastAsia="en-US"/>
        </w:rPr>
      </w:pPr>
    </w:p>
    <w:p w:rsidR="00633A01" w:rsidP="00120460" w:rsidRDefault="00633A01">
      <w:pPr>
        <w:jc w:val="both"/>
        <w:rPr>
          <w:rFonts w:ascii="Arial" w:hAnsi="Arial" w:eastAsia="Calibri" w:cs="Arial"/>
          <w:lang w:eastAsia="en-US"/>
        </w:rPr>
      </w:pPr>
    </w:p>
    <w:p w:rsidR="00633A01" w:rsidP="00120460" w:rsidRDefault="00633A01">
      <w:pPr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Sud donosi</w:t>
      </w:r>
    </w:p>
    <w:p w:rsidR="002A697C" w:rsidP="00633A01" w:rsidRDefault="00633A01">
      <w:pPr>
        <w:jc w:val="center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r</w:t>
      </w:r>
      <w:r w:rsidR="002E31F6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j</w:t>
      </w:r>
      <w:r w:rsidR="002E31F6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e</w:t>
      </w:r>
      <w:r w:rsidR="002E31F6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š</w:t>
      </w:r>
      <w:r w:rsidR="002E31F6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e</w:t>
      </w:r>
      <w:r w:rsidR="002E31F6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n</w:t>
      </w:r>
      <w:r w:rsidR="002E31F6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j</w:t>
      </w:r>
      <w:r w:rsidR="002E31F6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e</w:t>
      </w:r>
    </w:p>
    <w:p w:rsidR="00633A01" w:rsidP="00633A01" w:rsidRDefault="00633A01">
      <w:pPr>
        <w:jc w:val="center"/>
        <w:rPr>
          <w:rFonts w:ascii="Arial" w:hAnsi="Arial" w:eastAsia="Calibri" w:cs="Arial"/>
          <w:lang w:eastAsia="en-US"/>
        </w:rPr>
      </w:pPr>
    </w:p>
    <w:p w:rsidR="00633A01" w:rsidP="00633A01" w:rsidRDefault="00633A01">
      <w:pPr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Današnje ročište se odgađa a naredno se zakazuje za dan</w:t>
      </w:r>
    </w:p>
    <w:p w:rsidR="00633A01" w:rsidP="00633A01" w:rsidRDefault="00633A01">
      <w:pPr>
        <w:jc w:val="both"/>
        <w:rPr>
          <w:rFonts w:ascii="Arial" w:hAnsi="Arial" w:eastAsia="Calibri" w:cs="Arial"/>
          <w:lang w:eastAsia="en-US"/>
        </w:rPr>
      </w:pPr>
    </w:p>
    <w:p w:rsidRPr="002A697C" w:rsidR="00633A01" w:rsidP="00633A01" w:rsidRDefault="00633A01">
      <w:pPr>
        <w:jc w:val="center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20. lipnja 2024. godine</w:t>
      </w:r>
      <w:r w:rsidR="002E31F6">
        <w:rPr>
          <w:rFonts w:ascii="Arial" w:hAnsi="Arial" w:eastAsia="Calibri" w:cs="Arial"/>
          <w:lang w:eastAsia="en-US"/>
        </w:rPr>
        <w:t xml:space="preserve"> u 15,00 sati.</w:t>
      </w:r>
    </w:p>
    <w:p w:rsidRPr="00986071" w:rsidR="002A697C" w:rsidP="00986071" w:rsidRDefault="002A697C">
      <w:pPr>
        <w:ind w:firstLine="720"/>
        <w:jc w:val="both"/>
        <w:rPr>
          <w:rFonts w:ascii="Arial" w:hAnsi="Arial" w:eastAsia="Calibri" w:cs="Arial"/>
          <w:lang w:eastAsia="en-US"/>
        </w:rPr>
      </w:pPr>
    </w:p>
    <w:p w:rsidR="00DE60C0" w:rsidP="00DE60C0" w:rsidRDefault="00DE60C0">
      <w:pPr>
        <w:jc w:val="both"/>
        <w:rPr>
          <w:rFonts w:ascii="Arial" w:hAnsi="Arial" w:eastAsia="Calibri" w:cs="Arial"/>
          <w:lang w:eastAsia="en-US"/>
        </w:rPr>
      </w:pPr>
    </w:p>
    <w:p w:rsidR="002E31F6" w:rsidP="00DE60C0" w:rsidRDefault="002E31F6">
      <w:pPr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Pristutni su čuli diktiranje ovog zapisnika i nisu imali prigovora niti primjedbi.</w:t>
      </w:r>
    </w:p>
    <w:p w:rsidR="002E31F6" w:rsidP="00DE60C0" w:rsidRDefault="002E31F6">
      <w:pPr>
        <w:jc w:val="both"/>
        <w:rPr>
          <w:rFonts w:ascii="Arial" w:hAnsi="Arial" w:eastAsia="Calibri" w:cs="Arial"/>
          <w:lang w:eastAsia="en-US"/>
        </w:rPr>
      </w:pPr>
    </w:p>
    <w:p w:rsidRPr="00986071" w:rsidR="002E31F6" w:rsidP="00DE60C0" w:rsidRDefault="002E31F6">
      <w:pPr>
        <w:jc w:val="both"/>
        <w:rPr>
          <w:rFonts w:ascii="Arial" w:hAnsi="Arial" w:eastAsia="Calibri" w:cs="Arial"/>
          <w:lang w:eastAsia="en-US"/>
        </w:rPr>
      </w:pPr>
    </w:p>
    <w:p w:rsidRPr="00986071" w:rsidR="00DE60C0" w:rsidP="00DE60C0" w:rsidRDefault="00DE60C0">
      <w:pPr>
        <w:jc w:val="both"/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 xml:space="preserve">Dovršeno u </w:t>
      </w:r>
      <w:r w:rsidR="002E31F6">
        <w:rPr>
          <w:rFonts w:ascii="Arial" w:hAnsi="Arial" w:eastAsia="Calibri" w:cs="Arial"/>
          <w:lang w:eastAsia="en-US"/>
        </w:rPr>
        <w:t>11</w:t>
      </w:r>
      <w:r w:rsidRPr="00986071">
        <w:rPr>
          <w:rFonts w:ascii="Arial" w:hAnsi="Arial" w:eastAsia="Calibri" w:cs="Arial"/>
          <w:lang w:eastAsia="en-US"/>
        </w:rPr>
        <w:t>:</w:t>
      </w:r>
      <w:r w:rsidR="002E31F6">
        <w:rPr>
          <w:rFonts w:ascii="Arial" w:hAnsi="Arial" w:eastAsia="Calibri" w:cs="Arial"/>
          <w:lang w:eastAsia="en-US"/>
        </w:rPr>
        <w:t>47</w:t>
      </w:r>
      <w:r w:rsidRPr="00986071">
        <w:rPr>
          <w:rFonts w:ascii="Arial" w:hAnsi="Arial" w:eastAsia="Calibri" w:cs="Arial"/>
          <w:lang w:eastAsia="en-US"/>
        </w:rPr>
        <w:t xml:space="preserve"> sati. </w:t>
      </w:r>
    </w:p>
    <w:p w:rsidRPr="00986071" w:rsidR="00DE60C0" w:rsidP="00DE60C0" w:rsidRDefault="00DE60C0">
      <w:pPr>
        <w:jc w:val="both"/>
        <w:rPr>
          <w:rFonts w:ascii="Arial" w:hAnsi="Arial" w:eastAsia="Calibri" w:cs="Arial"/>
          <w:lang w:eastAsia="en-US"/>
        </w:rPr>
      </w:pPr>
    </w:p>
    <w:p w:rsidRPr="00986071" w:rsidR="00DE60C0" w:rsidP="002E31F6" w:rsidRDefault="00DE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center"/>
        <w:rPr>
          <w:rFonts w:ascii="Arial" w:hAnsi="Arial" w:eastAsia="Calibri" w:cs="Arial"/>
          <w:lang w:eastAsia="en-US"/>
        </w:rPr>
      </w:pPr>
      <w:r w:rsidRPr="00986071">
        <w:rPr>
          <w:rFonts w:ascii="Arial" w:hAnsi="Arial" w:eastAsia="Calibri" w:cs="Arial"/>
          <w:lang w:eastAsia="en-US"/>
        </w:rPr>
        <w:t>Sudac</w:t>
      </w:r>
      <w:r w:rsidR="002E31F6">
        <w:rPr>
          <w:rFonts w:ascii="Arial" w:hAnsi="Arial" w:eastAsia="Calibri" w:cs="Arial"/>
          <w:lang w:eastAsia="en-US"/>
        </w:rPr>
        <w:t>:</w:t>
      </w:r>
      <w:r w:rsidRPr="00986071">
        <w:rPr>
          <w:rFonts w:ascii="Arial" w:hAnsi="Arial" w:eastAsia="Calibri" w:cs="Arial"/>
          <w:lang w:eastAsia="en-US"/>
        </w:rPr>
        <w:t xml:space="preserve">                  </w:t>
      </w:r>
      <w:r w:rsidRPr="00986071">
        <w:rPr>
          <w:rFonts w:ascii="Arial" w:hAnsi="Arial" w:eastAsia="Calibri" w:cs="Arial"/>
          <w:lang w:eastAsia="en-US"/>
        </w:rPr>
        <w:tab/>
      </w:r>
      <w:r w:rsidRPr="00986071">
        <w:rPr>
          <w:rFonts w:ascii="Arial" w:hAnsi="Arial" w:eastAsia="Calibri" w:cs="Arial"/>
          <w:lang w:eastAsia="en-US"/>
        </w:rPr>
        <w:tab/>
      </w:r>
      <w:r w:rsidRPr="00986071">
        <w:rPr>
          <w:rFonts w:ascii="Arial" w:hAnsi="Arial" w:eastAsia="Calibri" w:cs="Arial"/>
          <w:lang w:eastAsia="en-US"/>
        </w:rPr>
        <w:tab/>
      </w:r>
      <w:r w:rsidRPr="00986071">
        <w:rPr>
          <w:rFonts w:ascii="Arial" w:hAnsi="Arial" w:eastAsia="Calibri" w:cs="Arial"/>
          <w:lang w:eastAsia="en-US"/>
        </w:rPr>
        <w:tab/>
      </w:r>
      <w:r w:rsidRPr="00986071">
        <w:rPr>
          <w:rFonts w:ascii="Arial" w:hAnsi="Arial" w:eastAsia="Calibri" w:cs="Arial"/>
          <w:lang w:eastAsia="en-US"/>
        </w:rPr>
        <w:tab/>
        <w:t>Dužnik</w:t>
      </w:r>
      <w:r w:rsidR="002E31F6">
        <w:rPr>
          <w:rFonts w:ascii="Arial" w:hAnsi="Arial" w:eastAsia="Calibri" w:cs="Arial"/>
          <w:lang w:eastAsia="en-US"/>
        </w:rPr>
        <w:t>:</w:t>
      </w:r>
    </w:p>
    <w:p w:rsidRPr="00986071" w:rsidR="00DE60C0" w:rsidP="00DE60C0" w:rsidRDefault="00DE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eastAsia="Calibri" w:cs="Arial"/>
          <w:lang w:eastAsia="en-US"/>
        </w:rPr>
      </w:pPr>
    </w:p>
    <w:p w:rsidR="00213599" w:rsidP="00213599" w:rsidRDefault="002135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eastAsia="Calibri" w:cs="Arial"/>
          <w:lang w:eastAsia="en-US"/>
        </w:rPr>
      </w:pPr>
    </w:p>
    <w:p w:rsidRPr="00986071" w:rsidR="00DE60C0" w:rsidP="00213599" w:rsidRDefault="002E3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 xml:space="preserve">                  </w:t>
      </w:r>
      <w:r w:rsidRPr="00986071" w:rsidR="00DE60C0">
        <w:rPr>
          <w:rFonts w:ascii="Arial" w:hAnsi="Arial" w:eastAsia="Calibri" w:cs="Arial"/>
          <w:lang w:eastAsia="en-US"/>
        </w:rPr>
        <w:t>Zapisničarka</w:t>
      </w:r>
      <w:r>
        <w:rPr>
          <w:rFonts w:ascii="Arial" w:hAnsi="Arial" w:eastAsia="Calibri" w:cs="Arial"/>
          <w:lang w:eastAsia="en-US"/>
        </w:rPr>
        <w:t>:</w:t>
      </w:r>
      <w:r w:rsidRPr="00986071" w:rsidR="00DE60C0">
        <w:rPr>
          <w:rFonts w:ascii="Arial" w:hAnsi="Arial" w:eastAsia="Calibri" w:cs="Arial"/>
          <w:lang w:eastAsia="en-US"/>
        </w:rPr>
        <w:t xml:space="preserve">                                                                                                    </w:t>
      </w:r>
      <w:r w:rsidRPr="00986071" w:rsidR="00DE60C0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 w:rsidR="00213599">
        <w:rPr>
          <w:rFonts w:ascii="Arial" w:hAnsi="Arial" w:eastAsia="Calibri" w:cs="Arial"/>
          <w:lang w:eastAsia="en-US"/>
        </w:rPr>
        <w:tab/>
      </w:r>
      <w:r>
        <w:rPr>
          <w:rFonts w:ascii="Arial" w:hAnsi="Arial" w:eastAsia="Calibri" w:cs="Arial"/>
          <w:lang w:eastAsia="en-US"/>
        </w:rPr>
        <w:t xml:space="preserve"> </w:t>
      </w:r>
      <w:r w:rsidRPr="00986071" w:rsidR="00DE60C0">
        <w:rPr>
          <w:rFonts w:ascii="Arial" w:hAnsi="Arial" w:eastAsia="Calibri" w:cs="Arial"/>
          <w:lang w:eastAsia="en-US"/>
        </w:rPr>
        <w:t>Povjerenik</w:t>
      </w:r>
      <w:r>
        <w:rPr>
          <w:rFonts w:ascii="Arial" w:hAnsi="Arial" w:eastAsia="Calibri" w:cs="Arial"/>
          <w:lang w:eastAsia="en-US"/>
        </w:rPr>
        <w:t>:</w:t>
      </w:r>
    </w:p>
    <w:p w:rsidRPr="00986071" w:rsidR="00DE60C0" w:rsidP="00DE60C0" w:rsidRDefault="00DE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eastAsia="Calibri" w:cs="Arial"/>
          <w:lang w:eastAsia="en-US"/>
        </w:rPr>
      </w:pPr>
    </w:p>
    <w:p w:rsidRPr="00986071" w:rsidR="00DE60C0" w:rsidP="00DE60C0" w:rsidRDefault="00DE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eastAsia="Calibri" w:cs="Arial"/>
          <w:lang w:eastAsia="en-US"/>
        </w:rPr>
      </w:pPr>
    </w:p>
    <w:p w:rsidRPr="00986071" w:rsidR="00DE60C0" w:rsidP="002E31F6" w:rsidRDefault="002E3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center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 xml:space="preserve">                                                                           </w:t>
      </w:r>
      <w:r w:rsidRPr="00986071" w:rsidR="00DE60C0">
        <w:rPr>
          <w:rFonts w:ascii="Arial" w:hAnsi="Arial" w:eastAsia="Calibri" w:cs="Arial"/>
          <w:lang w:eastAsia="en-US"/>
        </w:rPr>
        <w:t>Vjerovnici</w:t>
      </w:r>
      <w:r>
        <w:rPr>
          <w:rFonts w:ascii="Arial" w:hAnsi="Arial" w:eastAsia="Calibri" w:cs="Arial"/>
          <w:lang w:eastAsia="en-US"/>
        </w:rPr>
        <w:t>:</w:t>
      </w:r>
      <w:r w:rsidRPr="00986071" w:rsidR="00DE60C0">
        <w:rPr>
          <w:rFonts w:ascii="Arial" w:hAnsi="Arial" w:eastAsia="Calibri" w:cs="Arial"/>
          <w:lang w:eastAsia="en-US"/>
        </w:rPr>
        <w:t xml:space="preserve">                                                                                     </w:t>
      </w:r>
    </w:p>
    <w:p w:rsidRPr="00986071" w:rsidR="00DE60C0" w:rsidP="00DE60C0" w:rsidRDefault="00DE60C0"/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p w:rsidRPr="00BA3256" w:rsidR="00BA3256" w:rsidP="00BA3256" w:rsidRDefault="00BA3256">
      <w:pPr>
        <w:rPr>
          <w:rFonts w:ascii="Microsoft Sans Serif" w:hAnsi="Microsoft Sans Serif" w:eastAsia="Microsoft Sans Serif" w:cs="Microsoft Sans Serif"/>
          <w:sz w:val="22"/>
          <w:szCs w:val="22"/>
          <w:lang w:eastAsia="en-US"/>
        </w:rPr>
      </w:pPr>
    </w:p>
    <w:sectPr w:rsidRPr="00BA3256" w:rsidR="00BA3256" w:rsidSect="00B64261">
      <w:headerReference w:type="even" r:id="rId10"/>
      <w:headerReference w:type="default" r:id="rId11"/>
      <w:headerReference w:type="first" r:id="rId12"/>
      <w:pgSz w:w="11910" w:h="16840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4723" w:rsidRDefault="00C24723">
      <w:r>
        <w:separator/>
      </w:r>
    </w:p>
  </w:endnote>
  <w:endnote w:type="continuationSeparator" w:id="0">
    <w:p w:rsidR="00C24723" w:rsidRDefault="00C2472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4723" w:rsidRDefault="00C24723">
      <w:r>
        <w:separator/>
      </w:r>
    </w:p>
  </w:footnote>
  <w:footnote w:type="continuationSeparator" w:id="0">
    <w:p w:rsidR="00C24723" w:rsidRDefault="00C2472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7597" w:rsidR="00C24723" w:rsidRDefault="00C24723">
    <w:pPr>
      <w:pStyle w:val="Zaglavlje"/>
      <w:framePr w:wrap="around" w:hAnchor="margin" w:vAnchor="text" w:xAlign="center" w:y="1"/>
      <w:rPr>
        <w:rStyle w:val="Brojstranice"/>
        <w:sz w:val="10"/>
        <w:szCs w:val="10"/>
      </w:rPr>
    </w:pPr>
    <w:r w:rsidRPr="008F7597">
      <w:rPr>
        <w:rStyle w:val="Brojstranice"/>
        <w:sz w:val="10"/>
        <w:szCs w:val="10"/>
      </w:rPr>
      <w:fldChar w:fldCharType="begin"/>
    </w:r>
    <w:r w:rsidRPr="008F7597">
      <w:rPr>
        <w:rStyle w:val="Brojstranice"/>
        <w:sz w:val="10"/>
        <w:szCs w:val="10"/>
      </w:rPr>
      <w:instrText xml:space="preserve">PAGE  </w:instrText>
    </w:r>
    <w:r w:rsidRPr="008F7597">
      <w:rPr>
        <w:rStyle w:val="Brojstranice"/>
        <w:sz w:val="10"/>
        <w:szCs w:val="10"/>
      </w:rPr>
      <w:fldChar w:fldCharType="end"/>
    </w:r>
  </w:p>
  <w:p w:rsidRPr="008F7597" w:rsidR="00C24723" w:rsidRDefault="00C24723">
    <w:pPr>
      <w:pStyle w:val="Zaglavlje"/>
      <w:rPr>
        <w:sz w:val="10"/>
        <w:szCs w:val="1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1C33" w:rsidR="00C24723" w:rsidRDefault="00C2472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661C33">
      <w:rPr>
        <w:rStyle w:val="Brojstranice"/>
        <w:rFonts w:ascii="Arial" w:hAnsi="Arial" w:cs="Arial"/>
      </w:rPr>
      <w:fldChar w:fldCharType="begin"/>
    </w:r>
    <w:r w:rsidRPr="00661C33">
      <w:rPr>
        <w:rStyle w:val="Brojstranice"/>
        <w:rFonts w:ascii="Arial" w:hAnsi="Arial" w:cs="Arial"/>
      </w:rPr>
      <w:instrText xml:space="preserve">PAGE  </w:instrText>
    </w:r>
    <w:r w:rsidRPr="00661C33">
      <w:rPr>
        <w:rStyle w:val="Brojstranice"/>
        <w:rFonts w:ascii="Arial" w:hAnsi="Arial" w:cs="Arial"/>
      </w:rPr>
      <w:fldChar w:fldCharType="separate"/>
    </w:r>
    <w:r w:rsidR="006D5552">
      <w:rPr>
        <w:rStyle w:val="Brojstranice"/>
        <w:rFonts w:ascii="Arial" w:hAnsi="Arial" w:cs="Arial"/>
        <w:noProof/>
      </w:rPr>
      <w:t>2</w:t>
    </w:r>
    <w:r w:rsidRPr="00661C33">
      <w:rPr>
        <w:rStyle w:val="Brojstranice"/>
        <w:rFonts w:ascii="Arial" w:hAnsi="Arial" w:cs="Arial"/>
      </w:rPr>
      <w:fldChar w:fldCharType="end"/>
    </w:r>
  </w:p>
  <w:p w:rsidRPr="004D136C" w:rsidR="00C24723" w:rsidP="00317C73" w:rsidRDefault="00C24723">
    <w:pPr>
      <w:rPr>
        <w:rFonts w:ascii="Arial" w:hAnsi="Arial" w:eastAsia="MS Mincho" w:cs="Arial"/>
      </w:rPr>
    </w:pPr>
    <w:r>
      <w:rPr>
        <w:rFonts w:ascii="Tw Cen MT" w:hAnsi="Tw Cen MT"/>
      </w:rPr>
      <w:t xml:space="preserve">                                                                                    </w:t>
    </w:r>
    <w:r>
      <w:rPr>
        <w:rFonts w:ascii="Tw Cen MT" w:hAnsi="Tw Cen MT"/>
      </w:rPr>
      <w:tab/>
    </w:r>
    <w:r>
      <w:rPr>
        <w:rFonts w:ascii="Arial" w:hAnsi="Arial" w:eastAsia="MS Mincho" w:cs="Arial"/>
      </w:rPr>
      <w:t xml:space="preserve">      </w:t>
    </w:r>
    <w:r w:rsidRPr="007758F6">
      <w:rPr>
        <w:rFonts w:ascii="Arial" w:hAnsi="Arial" w:eastAsia="MS Mincho" w:cs="Arial"/>
      </w:rPr>
      <w:t xml:space="preserve">Posl. br. 17 </w:t>
    </w:r>
    <w:r>
      <w:rPr>
        <w:rFonts w:ascii="Arial" w:hAnsi="Arial" w:eastAsia="MS Mincho" w:cs="Arial"/>
      </w:rPr>
      <w:t>St-119</w:t>
    </w:r>
    <w:r w:rsidRPr="007758F6">
      <w:rPr>
        <w:rFonts w:ascii="Arial" w:hAnsi="Arial" w:eastAsia="MS Mincho" w:cs="Arial"/>
      </w:rPr>
      <w:t>/202</w:t>
    </w:r>
    <w:r>
      <w:rPr>
        <w:rFonts w:ascii="Arial" w:hAnsi="Arial" w:eastAsia="MS Mincho" w:cs="Arial"/>
      </w:rPr>
      <w:t>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428C4" w:rsidR="00C24723" w:rsidP="007428C4" w:rsidRDefault="00C24723">
    <w:pPr>
      <w:rPr>
        <w:rFonts w:ascii="Arial" w:hAnsi="Arial" w:eastAsia="MS Mincho" w:cs="Arial"/>
      </w:rPr>
    </w:pPr>
    <w:r>
      <w:rPr>
        <w:rFonts w:ascii="Arial" w:hAnsi="Arial" w:eastAsia="MS Mincho" w:cs="Arial"/>
      </w:rPr>
      <w:t xml:space="preserve">                                                                   </w:t>
    </w:r>
    <w:r>
      <w:rPr>
        <w:rFonts w:ascii="Arial" w:hAnsi="Arial" w:eastAsia="MS Mincho" w:cs="Arial"/>
      </w:rPr>
      <w:tab/>
      <w:t xml:space="preserve">                      Posl. br. 17 St-119/2023</w:t>
    </w:r>
  </w:p>
  <w:p w:rsidR="00C24723" w:rsidRDefault="00C2472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347D5"/>
    <w:multiLevelType w:val="hybridMultilevel"/>
    <w:tmpl w:val="FFEA4BE4"/>
    <w:lvl w:ilvl="0" w:tplc="B6DED7E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544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96"/>
    <w:rsid w:val="00001516"/>
    <w:rsid w:val="00003532"/>
    <w:rsid w:val="000039E0"/>
    <w:rsid w:val="0000478C"/>
    <w:rsid w:val="00006661"/>
    <w:rsid w:val="000066E1"/>
    <w:rsid w:val="000069F9"/>
    <w:rsid w:val="00007AA9"/>
    <w:rsid w:val="00010D54"/>
    <w:rsid w:val="00011014"/>
    <w:rsid w:val="00014017"/>
    <w:rsid w:val="00015F40"/>
    <w:rsid w:val="00017816"/>
    <w:rsid w:val="00017CD3"/>
    <w:rsid w:val="00017E14"/>
    <w:rsid w:val="00020036"/>
    <w:rsid w:val="00023EEA"/>
    <w:rsid w:val="00024195"/>
    <w:rsid w:val="0002453F"/>
    <w:rsid w:val="000261C0"/>
    <w:rsid w:val="00027767"/>
    <w:rsid w:val="00027907"/>
    <w:rsid w:val="00030DDD"/>
    <w:rsid w:val="000340E3"/>
    <w:rsid w:val="00036327"/>
    <w:rsid w:val="00037B2E"/>
    <w:rsid w:val="000417B4"/>
    <w:rsid w:val="00043471"/>
    <w:rsid w:val="000434F8"/>
    <w:rsid w:val="000456C2"/>
    <w:rsid w:val="00046326"/>
    <w:rsid w:val="000501B5"/>
    <w:rsid w:val="00053A29"/>
    <w:rsid w:val="000558FD"/>
    <w:rsid w:val="000559CD"/>
    <w:rsid w:val="00055E6F"/>
    <w:rsid w:val="00061728"/>
    <w:rsid w:val="00065583"/>
    <w:rsid w:val="00066FD6"/>
    <w:rsid w:val="000671F2"/>
    <w:rsid w:val="000720BD"/>
    <w:rsid w:val="0007287D"/>
    <w:rsid w:val="00072C4C"/>
    <w:rsid w:val="00077405"/>
    <w:rsid w:val="00080A47"/>
    <w:rsid w:val="000827F2"/>
    <w:rsid w:val="00082AFC"/>
    <w:rsid w:val="000847E5"/>
    <w:rsid w:val="00084DB7"/>
    <w:rsid w:val="00087654"/>
    <w:rsid w:val="00091748"/>
    <w:rsid w:val="00092162"/>
    <w:rsid w:val="000945D6"/>
    <w:rsid w:val="000949AC"/>
    <w:rsid w:val="000952D4"/>
    <w:rsid w:val="000963BA"/>
    <w:rsid w:val="00096796"/>
    <w:rsid w:val="0009776D"/>
    <w:rsid w:val="00097DC0"/>
    <w:rsid w:val="00097E95"/>
    <w:rsid w:val="000A038F"/>
    <w:rsid w:val="000A0EC8"/>
    <w:rsid w:val="000A2297"/>
    <w:rsid w:val="000A5CA0"/>
    <w:rsid w:val="000A703F"/>
    <w:rsid w:val="000A75DC"/>
    <w:rsid w:val="000A7A43"/>
    <w:rsid w:val="000B05CC"/>
    <w:rsid w:val="000B0884"/>
    <w:rsid w:val="000B1244"/>
    <w:rsid w:val="000B1B5F"/>
    <w:rsid w:val="000B30F2"/>
    <w:rsid w:val="000B3845"/>
    <w:rsid w:val="000B3E24"/>
    <w:rsid w:val="000B7D87"/>
    <w:rsid w:val="000C21AF"/>
    <w:rsid w:val="000C3571"/>
    <w:rsid w:val="000C45E5"/>
    <w:rsid w:val="000C68D8"/>
    <w:rsid w:val="000C6D19"/>
    <w:rsid w:val="000C7877"/>
    <w:rsid w:val="000D030D"/>
    <w:rsid w:val="000D1474"/>
    <w:rsid w:val="000D25EE"/>
    <w:rsid w:val="000D329E"/>
    <w:rsid w:val="000D40A2"/>
    <w:rsid w:val="000D45C5"/>
    <w:rsid w:val="000D4A7F"/>
    <w:rsid w:val="000D5AD4"/>
    <w:rsid w:val="000D6F33"/>
    <w:rsid w:val="000E1AE5"/>
    <w:rsid w:val="000E2DE1"/>
    <w:rsid w:val="000E3AAA"/>
    <w:rsid w:val="000E46EB"/>
    <w:rsid w:val="000E5AED"/>
    <w:rsid w:val="000E6BAA"/>
    <w:rsid w:val="000E7469"/>
    <w:rsid w:val="000F1C7F"/>
    <w:rsid w:val="000F1EEF"/>
    <w:rsid w:val="000F236B"/>
    <w:rsid w:val="000F255B"/>
    <w:rsid w:val="000F4C5E"/>
    <w:rsid w:val="000F51EF"/>
    <w:rsid w:val="00100876"/>
    <w:rsid w:val="0010335E"/>
    <w:rsid w:val="00110A20"/>
    <w:rsid w:val="001112D6"/>
    <w:rsid w:val="00112812"/>
    <w:rsid w:val="00113979"/>
    <w:rsid w:val="00113B08"/>
    <w:rsid w:val="00117EDF"/>
    <w:rsid w:val="00117FF3"/>
    <w:rsid w:val="001201FF"/>
    <w:rsid w:val="00120460"/>
    <w:rsid w:val="00121861"/>
    <w:rsid w:val="001223EF"/>
    <w:rsid w:val="00122D70"/>
    <w:rsid w:val="00122E07"/>
    <w:rsid w:val="001240E2"/>
    <w:rsid w:val="00125937"/>
    <w:rsid w:val="00125A11"/>
    <w:rsid w:val="00127B35"/>
    <w:rsid w:val="0013185A"/>
    <w:rsid w:val="0013252C"/>
    <w:rsid w:val="00132CBA"/>
    <w:rsid w:val="00133B85"/>
    <w:rsid w:val="00134580"/>
    <w:rsid w:val="00134D53"/>
    <w:rsid w:val="00135523"/>
    <w:rsid w:val="00136834"/>
    <w:rsid w:val="00136894"/>
    <w:rsid w:val="00137D3A"/>
    <w:rsid w:val="001400E1"/>
    <w:rsid w:val="001407ED"/>
    <w:rsid w:val="0014118D"/>
    <w:rsid w:val="00143568"/>
    <w:rsid w:val="00144A8D"/>
    <w:rsid w:val="00145353"/>
    <w:rsid w:val="001473B2"/>
    <w:rsid w:val="00147A78"/>
    <w:rsid w:val="001529CE"/>
    <w:rsid w:val="00152A3B"/>
    <w:rsid w:val="00153CD7"/>
    <w:rsid w:val="001549DA"/>
    <w:rsid w:val="0015670B"/>
    <w:rsid w:val="001568FD"/>
    <w:rsid w:val="00157C9F"/>
    <w:rsid w:val="00160D1F"/>
    <w:rsid w:val="0016126E"/>
    <w:rsid w:val="00161B9D"/>
    <w:rsid w:val="00162B72"/>
    <w:rsid w:val="00163720"/>
    <w:rsid w:val="00165852"/>
    <w:rsid w:val="001664D2"/>
    <w:rsid w:val="00166994"/>
    <w:rsid w:val="00166FA0"/>
    <w:rsid w:val="00167C62"/>
    <w:rsid w:val="00167F33"/>
    <w:rsid w:val="00170178"/>
    <w:rsid w:val="00170900"/>
    <w:rsid w:val="00171916"/>
    <w:rsid w:val="0017214C"/>
    <w:rsid w:val="00172C11"/>
    <w:rsid w:val="00173DFF"/>
    <w:rsid w:val="00174A62"/>
    <w:rsid w:val="001758A0"/>
    <w:rsid w:val="00175BD6"/>
    <w:rsid w:val="00175DD2"/>
    <w:rsid w:val="00176668"/>
    <w:rsid w:val="00182ACD"/>
    <w:rsid w:val="00182DE4"/>
    <w:rsid w:val="0018318C"/>
    <w:rsid w:val="001841FB"/>
    <w:rsid w:val="0018591C"/>
    <w:rsid w:val="00185C7C"/>
    <w:rsid w:val="00186484"/>
    <w:rsid w:val="00187CCA"/>
    <w:rsid w:val="00192129"/>
    <w:rsid w:val="0019214A"/>
    <w:rsid w:val="00192DDB"/>
    <w:rsid w:val="001956A4"/>
    <w:rsid w:val="00195EED"/>
    <w:rsid w:val="00196BB4"/>
    <w:rsid w:val="00197192"/>
    <w:rsid w:val="001A18E3"/>
    <w:rsid w:val="001B0293"/>
    <w:rsid w:val="001B36BE"/>
    <w:rsid w:val="001B3ABD"/>
    <w:rsid w:val="001B515E"/>
    <w:rsid w:val="001B75A3"/>
    <w:rsid w:val="001B777E"/>
    <w:rsid w:val="001B7FA6"/>
    <w:rsid w:val="001C0204"/>
    <w:rsid w:val="001D1539"/>
    <w:rsid w:val="001D17DE"/>
    <w:rsid w:val="001D1985"/>
    <w:rsid w:val="001D6A41"/>
    <w:rsid w:val="001D7295"/>
    <w:rsid w:val="001E0949"/>
    <w:rsid w:val="001E09A5"/>
    <w:rsid w:val="001E113C"/>
    <w:rsid w:val="001E1171"/>
    <w:rsid w:val="001E17A6"/>
    <w:rsid w:val="001E2316"/>
    <w:rsid w:val="001E2BE0"/>
    <w:rsid w:val="001E406D"/>
    <w:rsid w:val="001E4198"/>
    <w:rsid w:val="001E57D1"/>
    <w:rsid w:val="001F02F4"/>
    <w:rsid w:val="001F3B2E"/>
    <w:rsid w:val="001F43CC"/>
    <w:rsid w:val="001F45E9"/>
    <w:rsid w:val="001F6B19"/>
    <w:rsid w:val="001F7CD0"/>
    <w:rsid w:val="00203A1C"/>
    <w:rsid w:val="00206019"/>
    <w:rsid w:val="00210234"/>
    <w:rsid w:val="00210BEF"/>
    <w:rsid w:val="002128FC"/>
    <w:rsid w:val="00212E8A"/>
    <w:rsid w:val="00212F64"/>
    <w:rsid w:val="00213599"/>
    <w:rsid w:val="0021395F"/>
    <w:rsid w:val="00213B7A"/>
    <w:rsid w:val="00214362"/>
    <w:rsid w:val="00214D3C"/>
    <w:rsid w:val="002152C8"/>
    <w:rsid w:val="0021730B"/>
    <w:rsid w:val="002208CA"/>
    <w:rsid w:val="00221817"/>
    <w:rsid w:val="0022336C"/>
    <w:rsid w:val="002252E3"/>
    <w:rsid w:val="002308CF"/>
    <w:rsid w:val="00230B43"/>
    <w:rsid w:val="00230D63"/>
    <w:rsid w:val="00230DAA"/>
    <w:rsid w:val="002312B8"/>
    <w:rsid w:val="00234956"/>
    <w:rsid w:val="00235AAD"/>
    <w:rsid w:val="00237F82"/>
    <w:rsid w:val="002415C8"/>
    <w:rsid w:val="002432E7"/>
    <w:rsid w:val="0024455B"/>
    <w:rsid w:val="00246111"/>
    <w:rsid w:val="00247906"/>
    <w:rsid w:val="00252772"/>
    <w:rsid w:val="0025299C"/>
    <w:rsid w:val="00253459"/>
    <w:rsid w:val="002537FF"/>
    <w:rsid w:val="00255EA4"/>
    <w:rsid w:val="00255EC8"/>
    <w:rsid w:val="00260FE5"/>
    <w:rsid w:val="00261E1C"/>
    <w:rsid w:val="0026252D"/>
    <w:rsid w:val="00262785"/>
    <w:rsid w:val="002630E7"/>
    <w:rsid w:val="00264443"/>
    <w:rsid w:val="00265A92"/>
    <w:rsid w:val="00265FF9"/>
    <w:rsid w:val="00266501"/>
    <w:rsid w:val="0026697C"/>
    <w:rsid w:val="00267BAD"/>
    <w:rsid w:val="00270736"/>
    <w:rsid w:val="0027090F"/>
    <w:rsid w:val="00272478"/>
    <w:rsid w:val="00277B4D"/>
    <w:rsid w:val="002803C7"/>
    <w:rsid w:val="00280C75"/>
    <w:rsid w:val="002823B7"/>
    <w:rsid w:val="00283621"/>
    <w:rsid w:val="0028509F"/>
    <w:rsid w:val="002878C8"/>
    <w:rsid w:val="00287F4B"/>
    <w:rsid w:val="00291D5C"/>
    <w:rsid w:val="00292286"/>
    <w:rsid w:val="0029320C"/>
    <w:rsid w:val="00294DCA"/>
    <w:rsid w:val="0029690F"/>
    <w:rsid w:val="002A0035"/>
    <w:rsid w:val="002A143B"/>
    <w:rsid w:val="002A1B55"/>
    <w:rsid w:val="002A2605"/>
    <w:rsid w:val="002A3157"/>
    <w:rsid w:val="002A46F2"/>
    <w:rsid w:val="002A697C"/>
    <w:rsid w:val="002B5A71"/>
    <w:rsid w:val="002B637A"/>
    <w:rsid w:val="002B7AE0"/>
    <w:rsid w:val="002C013E"/>
    <w:rsid w:val="002C0885"/>
    <w:rsid w:val="002C1574"/>
    <w:rsid w:val="002C1D1A"/>
    <w:rsid w:val="002C542F"/>
    <w:rsid w:val="002C5990"/>
    <w:rsid w:val="002C5BD0"/>
    <w:rsid w:val="002C5DED"/>
    <w:rsid w:val="002C6374"/>
    <w:rsid w:val="002D2CEE"/>
    <w:rsid w:val="002D3453"/>
    <w:rsid w:val="002D4927"/>
    <w:rsid w:val="002D4E91"/>
    <w:rsid w:val="002D717E"/>
    <w:rsid w:val="002D78C9"/>
    <w:rsid w:val="002E0E63"/>
    <w:rsid w:val="002E31F6"/>
    <w:rsid w:val="002E45F7"/>
    <w:rsid w:val="002E4D33"/>
    <w:rsid w:val="002E7937"/>
    <w:rsid w:val="002F11B6"/>
    <w:rsid w:val="002F30E8"/>
    <w:rsid w:val="002F407B"/>
    <w:rsid w:val="002F49BC"/>
    <w:rsid w:val="002F6D58"/>
    <w:rsid w:val="00302EB2"/>
    <w:rsid w:val="0030450B"/>
    <w:rsid w:val="003047C5"/>
    <w:rsid w:val="003068B3"/>
    <w:rsid w:val="003103A4"/>
    <w:rsid w:val="00313150"/>
    <w:rsid w:val="0031354F"/>
    <w:rsid w:val="003146AC"/>
    <w:rsid w:val="00317148"/>
    <w:rsid w:val="00317C73"/>
    <w:rsid w:val="00317EEB"/>
    <w:rsid w:val="00317F0F"/>
    <w:rsid w:val="00322300"/>
    <w:rsid w:val="00322436"/>
    <w:rsid w:val="00323226"/>
    <w:rsid w:val="00324765"/>
    <w:rsid w:val="003249A2"/>
    <w:rsid w:val="00324F7C"/>
    <w:rsid w:val="003258EB"/>
    <w:rsid w:val="0032699A"/>
    <w:rsid w:val="003276CE"/>
    <w:rsid w:val="003316B9"/>
    <w:rsid w:val="00331E94"/>
    <w:rsid w:val="00332C8B"/>
    <w:rsid w:val="00334898"/>
    <w:rsid w:val="00334B3D"/>
    <w:rsid w:val="00336488"/>
    <w:rsid w:val="003365D7"/>
    <w:rsid w:val="003403AA"/>
    <w:rsid w:val="00340450"/>
    <w:rsid w:val="00342348"/>
    <w:rsid w:val="00342C0E"/>
    <w:rsid w:val="003432AD"/>
    <w:rsid w:val="00343595"/>
    <w:rsid w:val="003436A0"/>
    <w:rsid w:val="00345C9A"/>
    <w:rsid w:val="00347314"/>
    <w:rsid w:val="0034779C"/>
    <w:rsid w:val="00347E2F"/>
    <w:rsid w:val="00350217"/>
    <w:rsid w:val="00351E00"/>
    <w:rsid w:val="00351F1F"/>
    <w:rsid w:val="00360B30"/>
    <w:rsid w:val="003610B8"/>
    <w:rsid w:val="00361690"/>
    <w:rsid w:val="00361CA0"/>
    <w:rsid w:val="00363B65"/>
    <w:rsid w:val="003648C7"/>
    <w:rsid w:val="00371B38"/>
    <w:rsid w:val="00371D61"/>
    <w:rsid w:val="0037480E"/>
    <w:rsid w:val="00381E1A"/>
    <w:rsid w:val="00382D03"/>
    <w:rsid w:val="00385F39"/>
    <w:rsid w:val="00387648"/>
    <w:rsid w:val="00387892"/>
    <w:rsid w:val="00392E3F"/>
    <w:rsid w:val="00393B69"/>
    <w:rsid w:val="00393F65"/>
    <w:rsid w:val="003962B7"/>
    <w:rsid w:val="00397905"/>
    <w:rsid w:val="003A128A"/>
    <w:rsid w:val="003A2428"/>
    <w:rsid w:val="003A25A5"/>
    <w:rsid w:val="003A410D"/>
    <w:rsid w:val="003A4B42"/>
    <w:rsid w:val="003A6C27"/>
    <w:rsid w:val="003A7390"/>
    <w:rsid w:val="003B0242"/>
    <w:rsid w:val="003B0E60"/>
    <w:rsid w:val="003B2705"/>
    <w:rsid w:val="003B4519"/>
    <w:rsid w:val="003B5243"/>
    <w:rsid w:val="003B55EB"/>
    <w:rsid w:val="003C5096"/>
    <w:rsid w:val="003C5B5C"/>
    <w:rsid w:val="003C7A9B"/>
    <w:rsid w:val="003D2A0B"/>
    <w:rsid w:val="003D2C33"/>
    <w:rsid w:val="003D2CA9"/>
    <w:rsid w:val="003D432E"/>
    <w:rsid w:val="003D6E7A"/>
    <w:rsid w:val="003D7BA1"/>
    <w:rsid w:val="003D7E2D"/>
    <w:rsid w:val="003E009E"/>
    <w:rsid w:val="003E028F"/>
    <w:rsid w:val="003E05CC"/>
    <w:rsid w:val="003E26E6"/>
    <w:rsid w:val="003E30B3"/>
    <w:rsid w:val="003E5CE4"/>
    <w:rsid w:val="003E5F89"/>
    <w:rsid w:val="003E7DAF"/>
    <w:rsid w:val="003E7FBC"/>
    <w:rsid w:val="003F0500"/>
    <w:rsid w:val="003F355B"/>
    <w:rsid w:val="003F3796"/>
    <w:rsid w:val="003F4B8D"/>
    <w:rsid w:val="003F5E78"/>
    <w:rsid w:val="003F78AF"/>
    <w:rsid w:val="003F7A4A"/>
    <w:rsid w:val="004023E3"/>
    <w:rsid w:val="0040425D"/>
    <w:rsid w:val="00405F39"/>
    <w:rsid w:val="0040615C"/>
    <w:rsid w:val="00406947"/>
    <w:rsid w:val="00410709"/>
    <w:rsid w:val="00412094"/>
    <w:rsid w:val="00412C55"/>
    <w:rsid w:val="0041582B"/>
    <w:rsid w:val="00416164"/>
    <w:rsid w:val="0041667B"/>
    <w:rsid w:val="00417B57"/>
    <w:rsid w:val="0042017F"/>
    <w:rsid w:val="004223D1"/>
    <w:rsid w:val="0042241C"/>
    <w:rsid w:val="004231F1"/>
    <w:rsid w:val="00424D02"/>
    <w:rsid w:val="00425B75"/>
    <w:rsid w:val="00425E93"/>
    <w:rsid w:val="004261E2"/>
    <w:rsid w:val="00426F4C"/>
    <w:rsid w:val="0042792D"/>
    <w:rsid w:val="00427D4E"/>
    <w:rsid w:val="00430179"/>
    <w:rsid w:val="004305B4"/>
    <w:rsid w:val="00431032"/>
    <w:rsid w:val="00431159"/>
    <w:rsid w:val="00432679"/>
    <w:rsid w:val="0043452E"/>
    <w:rsid w:val="00434DBD"/>
    <w:rsid w:val="00437B2A"/>
    <w:rsid w:val="00441AC5"/>
    <w:rsid w:val="00441E87"/>
    <w:rsid w:val="004431AC"/>
    <w:rsid w:val="0044375B"/>
    <w:rsid w:val="004458EC"/>
    <w:rsid w:val="00446B5F"/>
    <w:rsid w:val="00452BCB"/>
    <w:rsid w:val="00453CCE"/>
    <w:rsid w:val="004550BD"/>
    <w:rsid w:val="00461182"/>
    <w:rsid w:val="00461AE7"/>
    <w:rsid w:val="00461BBD"/>
    <w:rsid w:val="0046359B"/>
    <w:rsid w:val="004638A4"/>
    <w:rsid w:val="00463B85"/>
    <w:rsid w:val="00463DAB"/>
    <w:rsid w:val="0046403E"/>
    <w:rsid w:val="0046729B"/>
    <w:rsid w:val="0047136A"/>
    <w:rsid w:val="00471875"/>
    <w:rsid w:val="004744B8"/>
    <w:rsid w:val="00475561"/>
    <w:rsid w:val="0047732B"/>
    <w:rsid w:val="004778CE"/>
    <w:rsid w:val="004800A5"/>
    <w:rsid w:val="004814B6"/>
    <w:rsid w:val="00481673"/>
    <w:rsid w:val="004843A3"/>
    <w:rsid w:val="00484504"/>
    <w:rsid w:val="0049030D"/>
    <w:rsid w:val="00490BD8"/>
    <w:rsid w:val="0049123E"/>
    <w:rsid w:val="004918FD"/>
    <w:rsid w:val="004946F6"/>
    <w:rsid w:val="00494F4C"/>
    <w:rsid w:val="00494F97"/>
    <w:rsid w:val="004A5A4D"/>
    <w:rsid w:val="004A7F22"/>
    <w:rsid w:val="004B014A"/>
    <w:rsid w:val="004B04DD"/>
    <w:rsid w:val="004B0611"/>
    <w:rsid w:val="004B0CF9"/>
    <w:rsid w:val="004B1928"/>
    <w:rsid w:val="004B1AC5"/>
    <w:rsid w:val="004B47A3"/>
    <w:rsid w:val="004B4E84"/>
    <w:rsid w:val="004B6BFD"/>
    <w:rsid w:val="004B7C25"/>
    <w:rsid w:val="004C0211"/>
    <w:rsid w:val="004C22B2"/>
    <w:rsid w:val="004C265C"/>
    <w:rsid w:val="004C2821"/>
    <w:rsid w:val="004C740F"/>
    <w:rsid w:val="004C7C8F"/>
    <w:rsid w:val="004D0857"/>
    <w:rsid w:val="004D08E5"/>
    <w:rsid w:val="004D0993"/>
    <w:rsid w:val="004D136C"/>
    <w:rsid w:val="004D2820"/>
    <w:rsid w:val="004D2D0A"/>
    <w:rsid w:val="004D310F"/>
    <w:rsid w:val="004D51F7"/>
    <w:rsid w:val="004D710B"/>
    <w:rsid w:val="004D75BF"/>
    <w:rsid w:val="004D76EF"/>
    <w:rsid w:val="004E035E"/>
    <w:rsid w:val="004E5316"/>
    <w:rsid w:val="004E6396"/>
    <w:rsid w:val="004E6756"/>
    <w:rsid w:val="004E6FCA"/>
    <w:rsid w:val="004E797A"/>
    <w:rsid w:val="004F214A"/>
    <w:rsid w:val="004F22C2"/>
    <w:rsid w:val="004F2B17"/>
    <w:rsid w:val="00500199"/>
    <w:rsid w:val="005025CA"/>
    <w:rsid w:val="00502A2C"/>
    <w:rsid w:val="0050645E"/>
    <w:rsid w:val="005069CA"/>
    <w:rsid w:val="005079AC"/>
    <w:rsid w:val="00510131"/>
    <w:rsid w:val="00510165"/>
    <w:rsid w:val="00511049"/>
    <w:rsid w:val="005114CE"/>
    <w:rsid w:val="00511BAF"/>
    <w:rsid w:val="00513421"/>
    <w:rsid w:val="00513E1E"/>
    <w:rsid w:val="005154B6"/>
    <w:rsid w:val="00515C63"/>
    <w:rsid w:val="00515DC7"/>
    <w:rsid w:val="005168A4"/>
    <w:rsid w:val="00522080"/>
    <w:rsid w:val="0052440D"/>
    <w:rsid w:val="005260D3"/>
    <w:rsid w:val="00526DFF"/>
    <w:rsid w:val="00527BF7"/>
    <w:rsid w:val="00531D7F"/>
    <w:rsid w:val="00533969"/>
    <w:rsid w:val="005347DE"/>
    <w:rsid w:val="00535D33"/>
    <w:rsid w:val="00537414"/>
    <w:rsid w:val="00537B95"/>
    <w:rsid w:val="0054185D"/>
    <w:rsid w:val="00544EF5"/>
    <w:rsid w:val="00545A32"/>
    <w:rsid w:val="00546DA8"/>
    <w:rsid w:val="005470B4"/>
    <w:rsid w:val="00547233"/>
    <w:rsid w:val="00553538"/>
    <w:rsid w:val="00554181"/>
    <w:rsid w:val="005543A3"/>
    <w:rsid w:val="005547B6"/>
    <w:rsid w:val="00554E0F"/>
    <w:rsid w:val="0055532E"/>
    <w:rsid w:val="00557848"/>
    <w:rsid w:val="00557F07"/>
    <w:rsid w:val="00560080"/>
    <w:rsid w:val="0056044E"/>
    <w:rsid w:val="00560653"/>
    <w:rsid w:val="0056224E"/>
    <w:rsid w:val="0056508D"/>
    <w:rsid w:val="0056709B"/>
    <w:rsid w:val="00570CC0"/>
    <w:rsid w:val="005711E2"/>
    <w:rsid w:val="00573F83"/>
    <w:rsid w:val="00575368"/>
    <w:rsid w:val="00576D8F"/>
    <w:rsid w:val="00577048"/>
    <w:rsid w:val="005773B6"/>
    <w:rsid w:val="00577B83"/>
    <w:rsid w:val="0058064B"/>
    <w:rsid w:val="00582703"/>
    <w:rsid w:val="005901DB"/>
    <w:rsid w:val="005903BA"/>
    <w:rsid w:val="0059045D"/>
    <w:rsid w:val="00591462"/>
    <w:rsid w:val="005914DC"/>
    <w:rsid w:val="00592908"/>
    <w:rsid w:val="005934E9"/>
    <w:rsid w:val="00595795"/>
    <w:rsid w:val="005958A5"/>
    <w:rsid w:val="00595985"/>
    <w:rsid w:val="005970D6"/>
    <w:rsid w:val="00597393"/>
    <w:rsid w:val="005A2391"/>
    <w:rsid w:val="005A2C56"/>
    <w:rsid w:val="005A3FBA"/>
    <w:rsid w:val="005B2DCD"/>
    <w:rsid w:val="005B35CE"/>
    <w:rsid w:val="005B4787"/>
    <w:rsid w:val="005B53FA"/>
    <w:rsid w:val="005B587E"/>
    <w:rsid w:val="005B7091"/>
    <w:rsid w:val="005C0B7C"/>
    <w:rsid w:val="005C46BF"/>
    <w:rsid w:val="005C58B0"/>
    <w:rsid w:val="005C5909"/>
    <w:rsid w:val="005C5CC2"/>
    <w:rsid w:val="005C7167"/>
    <w:rsid w:val="005C7DEF"/>
    <w:rsid w:val="005D482E"/>
    <w:rsid w:val="005D4FA3"/>
    <w:rsid w:val="005D50FB"/>
    <w:rsid w:val="005D5257"/>
    <w:rsid w:val="005D68E7"/>
    <w:rsid w:val="005D75FF"/>
    <w:rsid w:val="005E08DE"/>
    <w:rsid w:val="005E0EEE"/>
    <w:rsid w:val="005E3E2D"/>
    <w:rsid w:val="005E594D"/>
    <w:rsid w:val="005E7092"/>
    <w:rsid w:val="005F175A"/>
    <w:rsid w:val="005F181D"/>
    <w:rsid w:val="005F1C52"/>
    <w:rsid w:val="005F25F7"/>
    <w:rsid w:val="005F2AE7"/>
    <w:rsid w:val="005F4490"/>
    <w:rsid w:val="005F75CE"/>
    <w:rsid w:val="0060139C"/>
    <w:rsid w:val="0060230D"/>
    <w:rsid w:val="00602806"/>
    <w:rsid w:val="00602855"/>
    <w:rsid w:val="00602D68"/>
    <w:rsid w:val="0060467F"/>
    <w:rsid w:val="00604C30"/>
    <w:rsid w:val="00604F45"/>
    <w:rsid w:val="00605141"/>
    <w:rsid w:val="0061126D"/>
    <w:rsid w:val="006128CC"/>
    <w:rsid w:val="00614619"/>
    <w:rsid w:val="006155A9"/>
    <w:rsid w:val="00615CB3"/>
    <w:rsid w:val="00615E41"/>
    <w:rsid w:val="0062016B"/>
    <w:rsid w:val="006226F0"/>
    <w:rsid w:val="00622982"/>
    <w:rsid w:val="00623CD0"/>
    <w:rsid w:val="00623D3C"/>
    <w:rsid w:val="006242FF"/>
    <w:rsid w:val="006248BA"/>
    <w:rsid w:val="0062504F"/>
    <w:rsid w:val="0062526A"/>
    <w:rsid w:val="006253DB"/>
    <w:rsid w:val="00626E82"/>
    <w:rsid w:val="00630722"/>
    <w:rsid w:val="00631730"/>
    <w:rsid w:val="00632EDC"/>
    <w:rsid w:val="006336EF"/>
    <w:rsid w:val="00633A01"/>
    <w:rsid w:val="006343D8"/>
    <w:rsid w:val="00634491"/>
    <w:rsid w:val="00634A8D"/>
    <w:rsid w:val="00635053"/>
    <w:rsid w:val="00640243"/>
    <w:rsid w:val="006411E0"/>
    <w:rsid w:val="0064123C"/>
    <w:rsid w:val="00641D2A"/>
    <w:rsid w:val="00643384"/>
    <w:rsid w:val="006452DB"/>
    <w:rsid w:val="00646518"/>
    <w:rsid w:val="00647016"/>
    <w:rsid w:val="006479DE"/>
    <w:rsid w:val="006502C7"/>
    <w:rsid w:val="00654E1D"/>
    <w:rsid w:val="0065546A"/>
    <w:rsid w:val="00655F88"/>
    <w:rsid w:val="00656F1E"/>
    <w:rsid w:val="006617D5"/>
    <w:rsid w:val="006619A3"/>
    <w:rsid w:val="00661C33"/>
    <w:rsid w:val="0066793B"/>
    <w:rsid w:val="00667A57"/>
    <w:rsid w:val="00673326"/>
    <w:rsid w:val="00674230"/>
    <w:rsid w:val="00674259"/>
    <w:rsid w:val="00674B3D"/>
    <w:rsid w:val="006759D9"/>
    <w:rsid w:val="00676F7E"/>
    <w:rsid w:val="0068005F"/>
    <w:rsid w:val="00684C87"/>
    <w:rsid w:val="00684FDF"/>
    <w:rsid w:val="006859C1"/>
    <w:rsid w:val="006870E3"/>
    <w:rsid w:val="00687978"/>
    <w:rsid w:val="00687C76"/>
    <w:rsid w:val="00687CDC"/>
    <w:rsid w:val="006903B9"/>
    <w:rsid w:val="00690ABD"/>
    <w:rsid w:val="00691C7B"/>
    <w:rsid w:val="006953C8"/>
    <w:rsid w:val="00696A58"/>
    <w:rsid w:val="006975B5"/>
    <w:rsid w:val="006A2C04"/>
    <w:rsid w:val="006A2FAF"/>
    <w:rsid w:val="006A4A5A"/>
    <w:rsid w:val="006A50E0"/>
    <w:rsid w:val="006A5559"/>
    <w:rsid w:val="006A6A4D"/>
    <w:rsid w:val="006B0469"/>
    <w:rsid w:val="006B04EA"/>
    <w:rsid w:val="006B086E"/>
    <w:rsid w:val="006B099D"/>
    <w:rsid w:val="006B2A73"/>
    <w:rsid w:val="006B2BE9"/>
    <w:rsid w:val="006B7A9E"/>
    <w:rsid w:val="006C0724"/>
    <w:rsid w:val="006C07DC"/>
    <w:rsid w:val="006C2D6A"/>
    <w:rsid w:val="006C2F0B"/>
    <w:rsid w:val="006C3289"/>
    <w:rsid w:val="006C5207"/>
    <w:rsid w:val="006D1517"/>
    <w:rsid w:val="006D1C31"/>
    <w:rsid w:val="006D203A"/>
    <w:rsid w:val="006D397A"/>
    <w:rsid w:val="006D5552"/>
    <w:rsid w:val="006D5AC0"/>
    <w:rsid w:val="006D68B1"/>
    <w:rsid w:val="006D6BDE"/>
    <w:rsid w:val="006D73D8"/>
    <w:rsid w:val="006D785B"/>
    <w:rsid w:val="006D79CE"/>
    <w:rsid w:val="006E2F5B"/>
    <w:rsid w:val="006E2FC2"/>
    <w:rsid w:val="006E6A40"/>
    <w:rsid w:val="006E6B34"/>
    <w:rsid w:val="006E7899"/>
    <w:rsid w:val="006F14AF"/>
    <w:rsid w:val="006F212B"/>
    <w:rsid w:val="006F25C5"/>
    <w:rsid w:val="006F5BD8"/>
    <w:rsid w:val="006F6A89"/>
    <w:rsid w:val="006F78B5"/>
    <w:rsid w:val="007003A4"/>
    <w:rsid w:val="00700BDF"/>
    <w:rsid w:val="00701BFC"/>
    <w:rsid w:val="007027CB"/>
    <w:rsid w:val="00702CA0"/>
    <w:rsid w:val="00703852"/>
    <w:rsid w:val="00703D93"/>
    <w:rsid w:val="00704670"/>
    <w:rsid w:val="00705F3C"/>
    <w:rsid w:val="007065B7"/>
    <w:rsid w:val="00706F1C"/>
    <w:rsid w:val="0070799A"/>
    <w:rsid w:val="0071041D"/>
    <w:rsid w:val="00712731"/>
    <w:rsid w:val="00712835"/>
    <w:rsid w:val="00712CCA"/>
    <w:rsid w:val="007139E8"/>
    <w:rsid w:val="00714543"/>
    <w:rsid w:val="00715E31"/>
    <w:rsid w:val="007174A1"/>
    <w:rsid w:val="007207E6"/>
    <w:rsid w:val="00721E75"/>
    <w:rsid w:val="00722F87"/>
    <w:rsid w:val="007239C9"/>
    <w:rsid w:val="00725562"/>
    <w:rsid w:val="0072668D"/>
    <w:rsid w:val="0073207E"/>
    <w:rsid w:val="007337CA"/>
    <w:rsid w:val="007364F9"/>
    <w:rsid w:val="0074062B"/>
    <w:rsid w:val="0074095F"/>
    <w:rsid w:val="00741788"/>
    <w:rsid w:val="007428C4"/>
    <w:rsid w:val="00742A12"/>
    <w:rsid w:val="00742DFA"/>
    <w:rsid w:val="00743E49"/>
    <w:rsid w:val="0074449D"/>
    <w:rsid w:val="00744D40"/>
    <w:rsid w:val="007509C3"/>
    <w:rsid w:val="00750B66"/>
    <w:rsid w:val="0075165A"/>
    <w:rsid w:val="00751CF4"/>
    <w:rsid w:val="0075252E"/>
    <w:rsid w:val="00752921"/>
    <w:rsid w:val="00752EEB"/>
    <w:rsid w:val="007533F5"/>
    <w:rsid w:val="00755F41"/>
    <w:rsid w:val="00757903"/>
    <w:rsid w:val="00761AAD"/>
    <w:rsid w:val="00762346"/>
    <w:rsid w:val="00762978"/>
    <w:rsid w:val="00762A4D"/>
    <w:rsid w:val="007640BE"/>
    <w:rsid w:val="00765336"/>
    <w:rsid w:val="00766629"/>
    <w:rsid w:val="007705A1"/>
    <w:rsid w:val="007705C4"/>
    <w:rsid w:val="00771658"/>
    <w:rsid w:val="00772016"/>
    <w:rsid w:val="00773A71"/>
    <w:rsid w:val="007758F6"/>
    <w:rsid w:val="00780148"/>
    <w:rsid w:val="007816BE"/>
    <w:rsid w:val="00782941"/>
    <w:rsid w:val="007849BD"/>
    <w:rsid w:val="00785DB7"/>
    <w:rsid w:val="007873F6"/>
    <w:rsid w:val="00792428"/>
    <w:rsid w:val="0079270C"/>
    <w:rsid w:val="00795DE0"/>
    <w:rsid w:val="007960A1"/>
    <w:rsid w:val="007A0FD9"/>
    <w:rsid w:val="007A28B9"/>
    <w:rsid w:val="007A3242"/>
    <w:rsid w:val="007A4F73"/>
    <w:rsid w:val="007A67DF"/>
    <w:rsid w:val="007A74AC"/>
    <w:rsid w:val="007B1914"/>
    <w:rsid w:val="007B1B03"/>
    <w:rsid w:val="007B22FC"/>
    <w:rsid w:val="007B2307"/>
    <w:rsid w:val="007B2705"/>
    <w:rsid w:val="007B3CA2"/>
    <w:rsid w:val="007B3F66"/>
    <w:rsid w:val="007B7805"/>
    <w:rsid w:val="007C01DB"/>
    <w:rsid w:val="007C033E"/>
    <w:rsid w:val="007C04A4"/>
    <w:rsid w:val="007C246E"/>
    <w:rsid w:val="007C33D9"/>
    <w:rsid w:val="007C4D76"/>
    <w:rsid w:val="007C5B3D"/>
    <w:rsid w:val="007C7613"/>
    <w:rsid w:val="007D029E"/>
    <w:rsid w:val="007D0479"/>
    <w:rsid w:val="007D39DB"/>
    <w:rsid w:val="007D5243"/>
    <w:rsid w:val="007D5274"/>
    <w:rsid w:val="007D604E"/>
    <w:rsid w:val="007D622E"/>
    <w:rsid w:val="007D74D6"/>
    <w:rsid w:val="007E018B"/>
    <w:rsid w:val="007E0918"/>
    <w:rsid w:val="007E16CC"/>
    <w:rsid w:val="007E1DA4"/>
    <w:rsid w:val="007E20BD"/>
    <w:rsid w:val="007E3925"/>
    <w:rsid w:val="007E5734"/>
    <w:rsid w:val="007E57D8"/>
    <w:rsid w:val="007E6E49"/>
    <w:rsid w:val="007E7D1C"/>
    <w:rsid w:val="007F0558"/>
    <w:rsid w:val="007F18BD"/>
    <w:rsid w:val="007F1F32"/>
    <w:rsid w:val="007F518B"/>
    <w:rsid w:val="007F59DC"/>
    <w:rsid w:val="007F6062"/>
    <w:rsid w:val="007F63BF"/>
    <w:rsid w:val="00805F52"/>
    <w:rsid w:val="00813646"/>
    <w:rsid w:val="00815CC4"/>
    <w:rsid w:val="008164B6"/>
    <w:rsid w:val="008206A4"/>
    <w:rsid w:val="008218D5"/>
    <w:rsid w:val="00822DAC"/>
    <w:rsid w:val="00823003"/>
    <w:rsid w:val="0082392A"/>
    <w:rsid w:val="00824C6A"/>
    <w:rsid w:val="00833898"/>
    <w:rsid w:val="00836A7B"/>
    <w:rsid w:val="0084041C"/>
    <w:rsid w:val="008408EA"/>
    <w:rsid w:val="00840ACE"/>
    <w:rsid w:val="00841479"/>
    <w:rsid w:val="00841C9B"/>
    <w:rsid w:val="00841FBE"/>
    <w:rsid w:val="00842133"/>
    <w:rsid w:val="008535AA"/>
    <w:rsid w:val="00853E62"/>
    <w:rsid w:val="00854C59"/>
    <w:rsid w:val="00855B4A"/>
    <w:rsid w:val="0085631F"/>
    <w:rsid w:val="008576D1"/>
    <w:rsid w:val="008601B4"/>
    <w:rsid w:val="00860C46"/>
    <w:rsid w:val="00861393"/>
    <w:rsid w:val="00862F4E"/>
    <w:rsid w:val="00864F2C"/>
    <w:rsid w:val="00865149"/>
    <w:rsid w:val="0086601F"/>
    <w:rsid w:val="00866E44"/>
    <w:rsid w:val="00870232"/>
    <w:rsid w:val="008717D6"/>
    <w:rsid w:val="00871B7E"/>
    <w:rsid w:val="00872CD4"/>
    <w:rsid w:val="00873F3C"/>
    <w:rsid w:val="008742B2"/>
    <w:rsid w:val="008744D2"/>
    <w:rsid w:val="00874C25"/>
    <w:rsid w:val="00874F40"/>
    <w:rsid w:val="00875E5F"/>
    <w:rsid w:val="00880BAE"/>
    <w:rsid w:val="00882BC7"/>
    <w:rsid w:val="00891548"/>
    <w:rsid w:val="00891B50"/>
    <w:rsid w:val="00891E95"/>
    <w:rsid w:val="00893974"/>
    <w:rsid w:val="00894AC1"/>
    <w:rsid w:val="00894EF2"/>
    <w:rsid w:val="008A010B"/>
    <w:rsid w:val="008A0C2E"/>
    <w:rsid w:val="008A3420"/>
    <w:rsid w:val="008A38FE"/>
    <w:rsid w:val="008A475A"/>
    <w:rsid w:val="008A61ED"/>
    <w:rsid w:val="008A6A71"/>
    <w:rsid w:val="008B0E32"/>
    <w:rsid w:val="008B21D0"/>
    <w:rsid w:val="008B2C5F"/>
    <w:rsid w:val="008B5E41"/>
    <w:rsid w:val="008B659C"/>
    <w:rsid w:val="008B70A4"/>
    <w:rsid w:val="008B7879"/>
    <w:rsid w:val="008B79C3"/>
    <w:rsid w:val="008B7A41"/>
    <w:rsid w:val="008C0CBB"/>
    <w:rsid w:val="008C18C4"/>
    <w:rsid w:val="008C359B"/>
    <w:rsid w:val="008C5326"/>
    <w:rsid w:val="008D0347"/>
    <w:rsid w:val="008D0A24"/>
    <w:rsid w:val="008D0F4D"/>
    <w:rsid w:val="008D0FF6"/>
    <w:rsid w:val="008D1DB4"/>
    <w:rsid w:val="008D458D"/>
    <w:rsid w:val="008D759D"/>
    <w:rsid w:val="008E0EEF"/>
    <w:rsid w:val="008E14BD"/>
    <w:rsid w:val="008E3534"/>
    <w:rsid w:val="008E3FFD"/>
    <w:rsid w:val="008E4627"/>
    <w:rsid w:val="008E4646"/>
    <w:rsid w:val="008E5003"/>
    <w:rsid w:val="008E5700"/>
    <w:rsid w:val="008E5960"/>
    <w:rsid w:val="008F05B2"/>
    <w:rsid w:val="008F2100"/>
    <w:rsid w:val="008F2777"/>
    <w:rsid w:val="008F280A"/>
    <w:rsid w:val="008F3F06"/>
    <w:rsid w:val="008F545C"/>
    <w:rsid w:val="008F5FDB"/>
    <w:rsid w:val="008F6AAC"/>
    <w:rsid w:val="008F7597"/>
    <w:rsid w:val="008F793C"/>
    <w:rsid w:val="009020AB"/>
    <w:rsid w:val="009035A9"/>
    <w:rsid w:val="00906E0A"/>
    <w:rsid w:val="0091011E"/>
    <w:rsid w:val="009112C6"/>
    <w:rsid w:val="00911897"/>
    <w:rsid w:val="009125DB"/>
    <w:rsid w:val="00912F1C"/>
    <w:rsid w:val="009137E1"/>
    <w:rsid w:val="00913DB2"/>
    <w:rsid w:val="00914FD5"/>
    <w:rsid w:val="00921ABC"/>
    <w:rsid w:val="0092200D"/>
    <w:rsid w:val="00922058"/>
    <w:rsid w:val="0092230A"/>
    <w:rsid w:val="0092382A"/>
    <w:rsid w:val="0092412E"/>
    <w:rsid w:val="00924530"/>
    <w:rsid w:val="009248D2"/>
    <w:rsid w:val="00924ADE"/>
    <w:rsid w:val="00924E5C"/>
    <w:rsid w:val="00925675"/>
    <w:rsid w:val="00926CA4"/>
    <w:rsid w:val="00927489"/>
    <w:rsid w:val="00930E2B"/>
    <w:rsid w:val="0093122D"/>
    <w:rsid w:val="00931246"/>
    <w:rsid w:val="009325F4"/>
    <w:rsid w:val="00934CFF"/>
    <w:rsid w:val="00936FE7"/>
    <w:rsid w:val="009378DE"/>
    <w:rsid w:val="00940089"/>
    <w:rsid w:val="00942631"/>
    <w:rsid w:val="00942A32"/>
    <w:rsid w:val="00943514"/>
    <w:rsid w:val="009438AD"/>
    <w:rsid w:val="009445BD"/>
    <w:rsid w:val="0094569A"/>
    <w:rsid w:val="00946152"/>
    <w:rsid w:val="00946455"/>
    <w:rsid w:val="00947BE9"/>
    <w:rsid w:val="00951341"/>
    <w:rsid w:val="00951924"/>
    <w:rsid w:val="00960196"/>
    <w:rsid w:val="00960877"/>
    <w:rsid w:val="00960E0D"/>
    <w:rsid w:val="0096284A"/>
    <w:rsid w:val="0096771F"/>
    <w:rsid w:val="009720EC"/>
    <w:rsid w:val="009742AE"/>
    <w:rsid w:val="009745E9"/>
    <w:rsid w:val="00974B99"/>
    <w:rsid w:val="00977DDE"/>
    <w:rsid w:val="00980C75"/>
    <w:rsid w:val="0098211B"/>
    <w:rsid w:val="009838DA"/>
    <w:rsid w:val="009844F1"/>
    <w:rsid w:val="0098554C"/>
    <w:rsid w:val="00986071"/>
    <w:rsid w:val="00990BD6"/>
    <w:rsid w:val="009925C6"/>
    <w:rsid w:val="009925D3"/>
    <w:rsid w:val="009A2038"/>
    <w:rsid w:val="009A22AD"/>
    <w:rsid w:val="009A2DAD"/>
    <w:rsid w:val="009A331C"/>
    <w:rsid w:val="009A4389"/>
    <w:rsid w:val="009A6AED"/>
    <w:rsid w:val="009B0D00"/>
    <w:rsid w:val="009B2619"/>
    <w:rsid w:val="009B2A84"/>
    <w:rsid w:val="009B30C7"/>
    <w:rsid w:val="009B74A7"/>
    <w:rsid w:val="009C2815"/>
    <w:rsid w:val="009C4D2D"/>
    <w:rsid w:val="009C53CD"/>
    <w:rsid w:val="009C693E"/>
    <w:rsid w:val="009D068C"/>
    <w:rsid w:val="009D0A7A"/>
    <w:rsid w:val="009D1BC0"/>
    <w:rsid w:val="009D27AB"/>
    <w:rsid w:val="009D66E4"/>
    <w:rsid w:val="009D6A8C"/>
    <w:rsid w:val="009D6F55"/>
    <w:rsid w:val="009E2F85"/>
    <w:rsid w:val="009E3FAD"/>
    <w:rsid w:val="009E40F6"/>
    <w:rsid w:val="009E5A28"/>
    <w:rsid w:val="009E624E"/>
    <w:rsid w:val="009E6303"/>
    <w:rsid w:val="009E723C"/>
    <w:rsid w:val="009E7E0A"/>
    <w:rsid w:val="009F08E1"/>
    <w:rsid w:val="009F13C8"/>
    <w:rsid w:val="009F359B"/>
    <w:rsid w:val="009F371F"/>
    <w:rsid w:val="009F3B96"/>
    <w:rsid w:val="009F3C01"/>
    <w:rsid w:val="009F70FF"/>
    <w:rsid w:val="009F7A24"/>
    <w:rsid w:val="00A0178B"/>
    <w:rsid w:val="00A01D25"/>
    <w:rsid w:val="00A023DA"/>
    <w:rsid w:val="00A059CB"/>
    <w:rsid w:val="00A05ABC"/>
    <w:rsid w:val="00A05B77"/>
    <w:rsid w:val="00A062FE"/>
    <w:rsid w:val="00A07A74"/>
    <w:rsid w:val="00A11E3E"/>
    <w:rsid w:val="00A1314B"/>
    <w:rsid w:val="00A1423C"/>
    <w:rsid w:val="00A1466A"/>
    <w:rsid w:val="00A14C75"/>
    <w:rsid w:val="00A15343"/>
    <w:rsid w:val="00A159C3"/>
    <w:rsid w:val="00A16069"/>
    <w:rsid w:val="00A16782"/>
    <w:rsid w:val="00A16E83"/>
    <w:rsid w:val="00A16F55"/>
    <w:rsid w:val="00A17A7E"/>
    <w:rsid w:val="00A20622"/>
    <w:rsid w:val="00A22214"/>
    <w:rsid w:val="00A2270A"/>
    <w:rsid w:val="00A237DC"/>
    <w:rsid w:val="00A25330"/>
    <w:rsid w:val="00A25AC4"/>
    <w:rsid w:val="00A260E9"/>
    <w:rsid w:val="00A26695"/>
    <w:rsid w:val="00A273FE"/>
    <w:rsid w:val="00A274A5"/>
    <w:rsid w:val="00A31AF9"/>
    <w:rsid w:val="00A3258F"/>
    <w:rsid w:val="00A3495F"/>
    <w:rsid w:val="00A37F73"/>
    <w:rsid w:val="00A41750"/>
    <w:rsid w:val="00A42262"/>
    <w:rsid w:val="00A4321A"/>
    <w:rsid w:val="00A433F9"/>
    <w:rsid w:val="00A440A3"/>
    <w:rsid w:val="00A45738"/>
    <w:rsid w:val="00A46F36"/>
    <w:rsid w:val="00A5034B"/>
    <w:rsid w:val="00A54F58"/>
    <w:rsid w:val="00A55A8C"/>
    <w:rsid w:val="00A5639D"/>
    <w:rsid w:val="00A569BA"/>
    <w:rsid w:val="00A602A3"/>
    <w:rsid w:val="00A62AD7"/>
    <w:rsid w:val="00A63043"/>
    <w:rsid w:val="00A6318D"/>
    <w:rsid w:val="00A6675E"/>
    <w:rsid w:val="00A67196"/>
    <w:rsid w:val="00A70F33"/>
    <w:rsid w:val="00A71BEA"/>
    <w:rsid w:val="00A74F8E"/>
    <w:rsid w:val="00A7539E"/>
    <w:rsid w:val="00A762B1"/>
    <w:rsid w:val="00A762F5"/>
    <w:rsid w:val="00A76875"/>
    <w:rsid w:val="00A76B02"/>
    <w:rsid w:val="00A81547"/>
    <w:rsid w:val="00A8297A"/>
    <w:rsid w:val="00A83484"/>
    <w:rsid w:val="00A84A4B"/>
    <w:rsid w:val="00A8659F"/>
    <w:rsid w:val="00A86F34"/>
    <w:rsid w:val="00A871E8"/>
    <w:rsid w:val="00A90E3C"/>
    <w:rsid w:val="00A9132E"/>
    <w:rsid w:val="00A917ED"/>
    <w:rsid w:val="00A93F76"/>
    <w:rsid w:val="00A94D63"/>
    <w:rsid w:val="00A96BB5"/>
    <w:rsid w:val="00A97F3B"/>
    <w:rsid w:val="00AA00D1"/>
    <w:rsid w:val="00AA13BB"/>
    <w:rsid w:val="00AA20D3"/>
    <w:rsid w:val="00AA2230"/>
    <w:rsid w:val="00AA3A56"/>
    <w:rsid w:val="00AA3C6E"/>
    <w:rsid w:val="00AA542E"/>
    <w:rsid w:val="00AA64B2"/>
    <w:rsid w:val="00AB1F5B"/>
    <w:rsid w:val="00AB22A9"/>
    <w:rsid w:val="00AB71F2"/>
    <w:rsid w:val="00AB72A5"/>
    <w:rsid w:val="00AC1BE6"/>
    <w:rsid w:val="00AC2974"/>
    <w:rsid w:val="00AD272C"/>
    <w:rsid w:val="00AD31C5"/>
    <w:rsid w:val="00AE03F3"/>
    <w:rsid w:val="00AE0485"/>
    <w:rsid w:val="00AE2F8D"/>
    <w:rsid w:val="00AE3ACE"/>
    <w:rsid w:val="00AE7052"/>
    <w:rsid w:val="00AF0BF9"/>
    <w:rsid w:val="00AF21DD"/>
    <w:rsid w:val="00AF2C27"/>
    <w:rsid w:val="00AF34D1"/>
    <w:rsid w:val="00AF6B75"/>
    <w:rsid w:val="00B0162C"/>
    <w:rsid w:val="00B0254D"/>
    <w:rsid w:val="00B0584A"/>
    <w:rsid w:val="00B05CE9"/>
    <w:rsid w:val="00B06F63"/>
    <w:rsid w:val="00B077EA"/>
    <w:rsid w:val="00B1082F"/>
    <w:rsid w:val="00B114E0"/>
    <w:rsid w:val="00B130AE"/>
    <w:rsid w:val="00B14D08"/>
    <w:rsid w:val="00B153B5"/>
    <w:rsid w:val="00B16414"/>
    <w:rsid w:val="00B178B3"/>
    <w:rsid w:val="00B202C8"/>
    <w:rsid w:val="00B20EB2"/>
    <w:rsid w:val="00B22F89"/>
    <w:rsid w:val="00B24F61"/>
    <w:rsid w:val="00B250E9"/>
    <w:rsid w:val="00B2626C"/>
    <w:rsid w:val="00B2640F"/>
    <w:rsid w:val="00B30D44"/>
    <w:rsid w:val="00B327E1"/>
    <w:rsid w:val="00B34366"/>
    <w:rsid w:val="00B37408"/>
    <w:rsid w:val="00B407DC"/>
    <w:rsid w:val="00B41F5C"/>
    <w:rsid w:val="00B42121"/>
    <w:rsid w:val="00B43700"/>
    <w:rsid w:val="00B45339"/>
    <w:rsid w:val="00B475BD"/>
    <w:rsid w:val="00B53F73"/>
    <w:rsid w:val="00B548E6"/>
    <w:rsid w:val="00B54F3C"/>
    <w:rsid w:val="00B5689B"/>
    <w:rsid w:val="00B56A88"/>
    <w:rsid w:val="00B56AD7"/>
    <w:rsid w:val="00B577D3"/>
    <w:rsid w:val="00B60ADA"/>
    <w:rsid w:val="00B61C06"/>
    <w:rsid w:val="00B63674"/>
    <w:rsid w:val="00B6385D"/>
    <w:rsid w:val="00B64261"/>
    <w:rsid w:val="00B65363"/>
    <w:rsid w:val="00B65B06"/>
    <w:rsid w:val="00B67713"/>
    <w:rsid w:val="00B708B9"/>
    <w:rsid w:val="00B72387"/>
    <w:rsid w:val="00B72A54"/>
    <w:rsid w:val="00B73543"/>
    <w:rsid w:val="00B73BF3"/>
    <w:rsid w:val="00B73F95"/>
    <w:rsid w:val="00B74140"/>
    <w:rsid w:val="00B742A5"/>
    <w:rsid w:val="00B74DD9"/>
    <w:rsid w:val="00B74EBE"/>
    <w:rsid w:val="00B750BD"/>
    <w:rsid w:val="00B7750D"/>
    <w:rsid w:val="00B80853"/>
    <w:rsid w:val="00B82EE4"/>
    <w:rsid w:val="00B877FD"/>
    <w:rsid w:val="00B87A31"/>
    <w:rsid w:val="00B87C5F"/>
    <w:rsid w:val="00B901D6"/>
    <w:rsid w:val="00B91D68"/>
    <w:rsid w:val="00B95588"/>
    <w:rsid w:val="00B9677E"/>
    <w:rsid w:val="00B96DE8"/>
    <w:rsid w:val="00B97464"/>
    <w:rsid w:val="00B97F55"/>
    <w:rsid w:val="00BA11E7"/>
    <w:rsid w:val="00BA2155"/>
    <w:rsid w:val="00BA2DB7"/>
    <w:rsid w:val="00BA3256"/>
    <w:rsid w:val="00BA394E"/>
    <w:rsid w:val="00BA3DE9"/>
    <w:rsid w:val="00BA6848"/>
    <w:rsid w:val="00BA7310"/>
    <w:rsid w:val="00BB1378"/>
    <w:rsid w:val="00BB2566"/>
    <w:rsid w:val="00BB2F3F"/>
    <w:rsid w:val="00BB344A"/>
    <w:rsid w:val="00BB57AC"/>
    <w:rsid w:val="00BB5835"/>
    <w:rsid w:val="00BB65CC"/>
    <w:rsid w:val="00BB70AD"/>
    <w:rsid w:val="00BC0911"/>
    <w:rsid w:val="00BC1BD4"/>
    <w:rsid w:val="00BC2252"/>
    <w:rsid w:val="00BC327F"/>
    <w:rsid w:val="00BC331A"/>
    <w:rsid w:val="00BC3C1C"/>
    <w:rsid w:val="00BC4392"/>
    <w:rsid w:val="00BC47F1"/>
    <w:rsid w:val="00BC5497"/>
    <w:rsid w:val="00BD2D57"/>
    <w:rsid w:val="00BD401A"/>
    <w:rsid w:val="00BD41C4"/>
    <w:rsid w:val="00BD5806"/>
    <w:rsid w:val="00BD606C"/>
    <w:rsid w:val="00BE1E64"/>
    <w:rsid w:val="00BE2292"/>
    <w:rsid w:val="00BE300D"/>
    <w:rsid w:val="00BE306A"/>
    <w:rsid w:val="00BE3E85"/>
    <w:rsid w:val="00BE4576"/>
    <w:rsid w:val="00BE7DCC"/>
    <w:rsid w:val="00BF021B"/>
    <w:rsid w:val="00BF1BF7"/>
    <w:rsid w:val="00BF4200"/>
    <w:rsid w:val="00BF4FF5"/>
    <w:rsid w:val="00BF5EEB"/>
    <w:rsid w:val="00BF6036"/>
    <w:rsid w:val="00BF662D"/>
    <w:rsid w:val="00BF6F4B"/>
    <w:rsid w:val="00C02B36"/>
    <w:rsid w:val="00C02F53"/>
    <w:rsid w:val="00C0594A"/>
    <w:rsid w:val="00C05D3F"/>
    <w:rsid w:val="00C06CF6"/>
    <w:rsid w:val="00C07089"/>
    <w:rsid w:val="00C1125E"/>
    <w:rsid w:val="00C122B6"/>
    <w:rsid w:val="00C13551"/>
    <w:rsid w:val="00C14C61"/>
    <w:rsid w:val="00C150C3"/>
    <w:rsid w:val="00C20598"/>
    <w:rsid w:val="00C217E6"/>
    <w:rsid w:val="00C23999"/>
    <w:rsid w:val="00C23D2C"/>
    <w:rsid w:val="00C24723"/>
    <w:rsid w:val="00C2605D"/>
    <w:rsid w:val="00C27700"/>
    <w:rsid w:val="00C30523"/>
    <w:rsid w:val="00C326FE"/>
    <w:rsid w:val="00C349C2"/>
    <w:rsid w:val="00C353E3"/>
    <w:rsid w:val="00C35558"/>
    <w:rsid w:val="00C35667"/>
    <w:rsid w:val="00C35869"/>
    <w:rsid w:val="00C3603F"/>
    <w:rsid w:val="00C364FB"/>
    <w:rsid w:val="00C367CF"/>
    <w:rsid w:val="00C36C39"/>
    <w:rsid w:val="00C40642"/>
    <w:rsid w:val="00C40C59"/>
    <w:rsid w:val="00C41751"/>
    <w:rsid w:val="00C42B6B"/>
    <w:rsid w:val="00C4394F"/>
    <w:rsid w:val="00C440F4"/>
    <w:rsid w:val="00C46ED9"/>
    <w:rsid w:val="00C47D1D"/>
    <w:rsid w:val="00C53362"/>
    <w:rsid w:val="00C535D2"/>
    <w:rsid w:val="00C5619C"/>
    <w:rsid w:val="00C57458"/>
    <w:rsid w:val="00C6020F"/>
    <w:rsid w:val="00C62A8C"/>
    <w:rsid w:val="00C63AA9"/>
    <w:rsid w:val="00C643AB"/>
    <w:rsid w:val="00C64599"/>
    <w:rsid w:val="00C65B87"/>
    <w:rsid w:val="00C65F6C"/>
    <w:rsid w:val="00C65FF5"/>
    <w:rsid w:val="00C6620C"/>
    <w:rsid w:val="00C67654"/>
    <w:rsid w:val="00C73157"/>
    <w:rsid w:val="00C733ED"/>
    <w:rsid w:val="00C76188"/>
    <w:rsid w:val="00C76191"/>
    <w:rsid w:val="00C76245"/>
    <w:rsid w:val="00C818DB"/>
    <w:rsid w:val="00C832E6"/>
    <w:rsid w:val="00C86BD2"/>
    <w:rsid w:val="00C8716A"/>
    <w:rsid w:val="00C92AF9"/>
    <w:rsid w:val="00C92CE4"/>
    <w:rsid w:val="00C931B2"/>
    <w:rsid w:val="00C9350B"/>
    <w:rsid w:val="00C9421F"/>
    <w:rsid w:val="00C9455B"/>
    <w:rsid w:val="00C94E0A"/>
    <w:rsid w:val="00C95116"/>
    <w:rsid w:val="00C966A7"/>
    <w:rsid w:val="00CA076F"/>
    <w:rsid w:val="00CA46FB"/>
    <w:rsid w:val="00CB152E"/>
    <w:rsid w:val="00CB1823"/>
    <w:rsid w:val="00CB1D6F"/>
    <w:rsid w:val="00CB3234"/>
    <w:rsid w:val="00CB6CDA"/>
    <w:rsid w:val="00CC002B"/>
    <w:rsid w:val="00CC0D80"/>
    <w:rsid w:val="00CC2E56"/>
    <w:rsid w:val="00CC30D1"/>
    <w:rsid w:val="00CC4A24"/>
    <w:rsid w:val="00CC6024"/>
    <w:rsid w:val="00CC70D7"/>
    <w:rsid w:val="00CC7446"/>
    <w:rsid w:val="00CD11C2"/>
    <w:rsid w:val="00CD3730"/>
    <w:rsid w:val="00CD5155"/>
    <w:rsid w:val="00CD6015"/>
    <w:rsid w:val="00CD6595"/>
    <w:rsid w:val="00CD7300"/>
    <w:rsid w:val="00CD7DDB"/>
    <w:rsid w:val="00CD7F93"/>
    <w:rsid w:val="00CD7FF4"/>
    <w:rsid w:val="00CE0D00"/>
    <w:rsid w:val="00CF00C4"/>
    <w:rsid w:val="00CF027A"/>
    <w:rsid w:val="00CF1F83"/>
    <w:rsid w:val="00CF52B2"/>
    <w:rsid w:val="00CF58F0"/>
    <w:rsid w:val="00CF5913"/>
    <w:rsid w:val="00CF5D6A"/>
    <w:rsid w:val="00CF6B5B"/>
    <w:rsid w:val="00CF731E"/>
    <w:rsid w:val="00D022CC"/>
    <w:rsid w:val="00D023D5"/>
    <w:rsid w:val="00D040F8"/>
    <w:rsid w:val="00D04AD0"/>
    <w:rsid w:val="00D05351"/>
    <w:rsid w:val="00D05829"/>
    <w:rsid w:val="00D0733D"/>
    <w:rsid w:val="00D109F8"/>
    <w:rsid w:val="00D10E91"/>
    <w:rsid w:val="00D11204"/>
    <w:rsid w:val="00D112BA"/>
    <w:rsid w:val="00D12B64"/>
    <w:rsid w:val="00D15B09"/>
    <w:rsid w:val="00D15C25"/>
    <w:rsid w:val="00D17D9A"/>
    <w:rsid w:val="00D22AB9"/>
    <w:rsid w:val="00D239F5"/>
    <w:rsid w:val="00D2560A"/>
    <w:rsid w:val="00D25AC1"/>
    <w:rsid w:val="00D26295"/>
    <w:rsid w:val="00D2648C"/>
    <w:rsid w:val="00D269B7"/>
    <w:rsid w:val="00D26ACF"/>
    <w:rsid w:val="00D31052"/>
    <w:rsid w:val="00D323C5"/>
    <w:rsid w:val="00D35421"/>
    <w:rsid w:val="00D4039E"/>
    <w:rsid w:val="00D41797"/>
    <w:rsid w:val="00D43E4A"/>
    <w:rsid w:val="00D447D9"/>
    <w:rsid w:val="00D45074"/>
    <w:rsid w:val="00D46513"/>
    <w:rsid w:val="00D468A6"/>
    <w:rsid w:val="00D53D0C"/>
    <w:rsid w:val="00D56EBC"/>
    <w:rsid w:val="00D60FF3"/>
    <w:rsid w:val="00D6198F"/>
    <w:rsid w:val="00D6249F"/>
    <w:rsid w:val="00D64156"/>
    <w:rsid w:val="00D66F18"/>
    <w:rsid w:val="00D674E7"/>
    <w:rsid w:val="00D70717"/>
    <w:rsid w:val="00D75526"/>
    <w:rsid w:val="00D75EAB"/>
    <w:rsid w:val="00D76CFD"/>
    <w:rsid w:val="00D76ED0"/>
    <w:rsid w:val="00D8309B"/>
    <w:rsid w:val="00D83848"/>
    <w:rsid w:val="00D84109"/>
    <w:rsid w:val="00D841F0"/>
    <w:rsid w:val="00D84292"/>
    <w:rsid w:val="00D84690"/>
    <w:rsid w:val="00D84DF0"/>
    <w:rsid w:val="00D877BA"/>
    <w:rsid w:val="00D87FAC"/>
    <w:rsid w:val="00D9004C"/>
    <w:rsid w:val="00D90899"/>
    <w:rsid w:val="00D91AAE"/>
    <w:rsid w:val="00D92918"/>
    <w:rsid w:val="00D952B8"/>
    <w:rsid w:val="00D95E69"/>
    <w:rsid w:val="00D972E4"/>
    <w:rsid w:val="00DA0753"/>
    <w:rsid w:val="00DA3083"/>
    <w:rsid w:val="00DA3D50"/>
    <w:rsid w:val="00DA3EBE"/>
    <w:rsid w:val="00DA5A69"/>
    <w:rsid w:val="00DA5C56"/>
    <w:rsid w:val="00DA60F9"/>
    <w:rsid w:val="00DA7DEA"/>
    <w:rsid w:val="00DB1914"/>
    <w:rsid w:val="00DB7F58"/>
    <w:rsid w:val="00DC2BF9"/>
    <w:rsid w:val="00DC6213"/>
    <w:rsid w:val="00DC7264"/>
    <w:rsid w:val="00DC786D"/>
    <w:rsid w:val="00DD0F9B"/>
    <w:rsid w:val="00DD47EC"/>
    <w:rsid w:val="00DD4E54"/>
    <w:rsid w:val="00DD58E5"/>
    <w:rsid w:val="00DD60A3"/>
    <w:rsid w:val="00DD6B69"/>
    <w:rsid w:val="00DD7B73"/>
    <w:rsid w:val="00DE023A"/>
    <w:rsid w:val="00DE080E"/>
    <w:rsid w:val="00DE2FE4"/>
    <w:rsid w:val="00DE3106"/>
    <w:rsid w:val="00DE3F26"/>
    <w:rsid w:val="00DE49DD"/>
    <w:rsid w:val="00DE60C0"/>
    <w:rsid w:val="00DE6F32"/>
    <w:rsid w:val="00DF0CC5"/>
    <w:rsid w:val="00DF1790"/>
    <w:rsid w:val="00DF17A1"/>
    <w:rsid w:val="00DF212A"/>
    <w:rsid w:val="00DF2561"/>
    <w:rsid w:val="00DF35D8"/>
    <w:rsid w:val="00DF4AC5"/>
    <w:rsid w:val="00DF4D3C"/>
    <w:rsid w:val="00DF712C"/>
    <w:rsid w:val="00DF7C94"/>
    <w:rsid w:val="00E00D02"/>
    <w:rsid w:val="00E0184C"/>
    <w:rsid w:val="00E0221B"/>
    <w:rsid w:val="00E0278A"/>
    <w:rsid w:val="00E039A9"/>
    <w:rsid w:val="00E056AD"/>
    <w:rsid w:val="00E0771B"/>
    <w:rsid w:val="00E07D05"/>
    <w:rsid w:val="00E07F0B"/>
    <w:rsid w:val="00E10DEC"/>
    <w:rsid w:val="00E112E5"/>
    <w:rsid w:val="00E11462"/>
    <w:rsid w:val="00E13C9C"/>
    <w:rsid w:val="00E143E4"/>
    <w:rsid w:val="00E15465"/>
    <w:rsid w:val="00E16C9A"/>
    <w:rsid w:val="00E16CCC"/>
    <w:rsid w:val="00E220C8"/>
    <w:rsid w:val="00E244BB"/>
    <w:rsid w:val="00E2573B"/>
    <w:rsid w:val="00E2674D"/>
    <w:rsid w:val="00E27646"/>
    <w:rsid w:val="00E30068"/>
    <w:rsid w:val="00E31BA8"/>
    <w:rsid w:val="00E32E52"/>
    <w:rsid w:val="00E32F54"/>
    <w:rsid w:val="00E42D3E"/>
    <w:rsid w:val="00E43196"/>
    <w:rsid w:val="00E44685"/>
    <w:rsid w:val="00E44774"/>
    <w:rsid w:val="00E44865"/>
    <w:rsid w:val="00E504FB"/>
    <w:rsid w:val="00E52314"/>
    <w:rsid w:val="00E54626"/>
    <w:rsid w:val="00E54785"/>
    <w:rsid w:val="00E55B21"/>
    <w:rsid w:val="00E56122"/>
    <w:rsid w:val="00E566F6"/>
    <w:rsid w:val="00E62648"/>
    <w:rsid w:val="00E627BE"/>
    <w:rsid w:val="00E6283E"/>
    <w:rsid w:val="00E62F86"/>
    <w:rsid w:val="00E630F2"/>
    <w:rsid w:val="00E64061"/>
    <w:rsid w:val="00E70C8F"/>
    <w:rsid w:val="00E7144C"/>
    <w:rsid w:val="00E714FE"/>
    <w:rsid w:val="00E73941"/>
    <w:rsid w:val="00E77BE3"/>
    <w:rsid w:val="00E80FA5"/>
    <w:rsid w:val="00E811A0"/>
    <w:rsid w:val="00E818C4"/>
    <w:rsid w:val="00E83C41"/>
    <w:rsid w:val="00E83EE1"/>
    <w:rsid w:val="00E85D83"/>
    <w:rsid w:val="00E87282"/>
    <w:rsid w:val="00E876B1"/>
    <w:rsid w:val="00E90CCE"/>
    <w:rsid w:val="00E91BFE"/>
    <w:rsid w:val="00E91F68"/>
    <w:rsid w:val="00E92269"/>
    <w:rsid w:val="00E92D43"/>
    <w:rsid w:val="00E92DBE"/>
    <w:rsid w:val="00E9463F"/>
    <w:rsid w:val="00EA0773"/>
    <w:rsid w:val="00EA1C49"/>
    <w:rsid w:val="00EA1F2C"/>
    <w:rsid w:val="00EA2255"/>
    <w:rsid w:val="00EA2B22"/>
    <w:rsid w:val="00EA6019"/>
    <w:rsid w:val="00EA7591"/>
    <w:rsid w:val="00EB07AF"/>
    <w:rsid w:val="00EB35FB"/>
    <w:rsid w:val="00EB3D79"/>
    <w:rsid w:val="00EB46E9"/>
    <w:rsid w:val="00EB4C1E"/>
    <w:rsid w:val="00EB5159"/>
    <w:rsid w:val="00EB6704"/>
    <w:rsid w:val="00EB708B"/>
    <w:rsid w:val="00EC05A3"/>
    <w:rsid w:val="00EC1291"/>
    <w:rsid w:val="00EC1692"/>
    <w:rsid w:val="00EC21A3"/>
    <w:rsid w:val="00EC2DAB"/>
    <w:rsid w:val="00EC44A5"/>
    <w:rsid w:val="00EC46C9"/>
    <w:rsid w:val="00EC6720"/>
    <w:rsid w:val="00ED01B0"/>
    <w:rsid w:val="00ED0628"/>
    <w:rsid w:val="00ED395B"/>
    <w:rsid w:val="00ED3FDA"/>
    <w:rsid w:val="00ED544A"/>
    <w:rsid w:val="00ED73F9"/>
    <w:rsid w:val="00EE046D"/>
    <w:rsid w:val="00EE0652"/>
    <w:rsid w:val="00EE3282"/>
    <w:rsid w:val="00EE4BA8"/>
    <w:rsid w:val="00EE600D"/>
    <w:rsid w:val="00EE6C54"/>
    <w:rsid w:val="00EE6D49"/>
    <w:rsid w:val="00EF0F7C"/>
    <w:rsid w:val="00EF311B"/>
    <w:rsid w:val="00EF4712"/>
    <w:rsid w:val="00EF536A"/>
    <w:rsid w:val="00EF5B52"/>
    <w:rsid w:val="00EF6CE7"/>
    <w:rsid w:val="00F009DB"/>
    <w:rsid w:val="00F01523"/>
    <w:rsid w:val="00F030B9"/>
    <w:rsid w:val="00F032B8"/>
    <w:rsid w:val="00F0386D"/>
    <w:rsid w:val="00F04BAA"/>
    <w:rsid w:val="00F059FD"/>
    <w:rsid w:val="00F07109"/>
    <w:rsid w:val="00F10513"/>
    <w:rsid w:val="00F10541"/>
    <w:rsid w:val="00F11123"/>
    <w:rsid w:val="00F154F6"/>
    <w:rsid w:val="00F15C88"/>
    <w:rsid w:val="00F17CE0"/>
    <w:rsid w:val="00F17F56"/>
    <w:rsid w:val="00F21BBF"/>
    <w:rsid w:val="00F21C1E"/>
    <w:rsid w:val="00F23188"/>
    <w:rsid w:val="00F236BA"/>
    <w:rsid w:val="00F24F10"/>
    <w:rsid w:val="00F26ADB"/>
    <w:rsid w:val="00F270D6"/>
    <w:rsid w:val="00F30763"/>
    <w:rsid w:val="00F310A4"/>
    <w:rsid w:val="00F320A0"/>
    <w:rsid w:val="00F320B5"/>
    <w:rsid w:val="00F32AA5"/>
    <w:rsid w:val="00F33DB8"/>
    <w:rsid w:val="00F34BDA"/>
    <w:rsid w:val="00F35E42"/>
    <w:rsid w:val="00F36387"/>
    <w:rsid w:val="00F36DDD"/>
    <w:rsid w:val="00F37095"/>
    <w:rsid w:val="00F3730C"/>
    <w:rsid w:val="00F416BB"/>
    <w:rsid w:val="00F42A7A"/>
    <w:rsid w:val="00F47461"/>
    <w:rsid w:val="00F50452"/>
    <w:rsid w:val="00F507AC"/>
    <w:rsid w:val="00F527EE"/>
    <w:rsid w:val="00F535E3"/>
    <w:rsid w:val="00F53E7F"/>
    <w:rsid w:val="00F53F3A"/>
    <w:rsid w:val="00F545B7"/>
    <w:rsid w:val="00F54CBD"/>
    <w:rsid w:val="00F54E14"/>
    <w:rsid w:val="00F55111"/>
    <w:rsid w:val="00F56ADB"/>
    <w:rsid w:val="00F575CB"/>
    <w:rsid w:val="00F6135A"/>
    <w:rsid w:val="00F62AD3"/>
    <w:rsid w:val="00F63233"/>
    <w:rsid w:val="00F6351D"/>
    <w:rsid w:val="00F644C9"/>
    <w:rsid w:val="00F6489E"/>
    <w:rsid w:val="00F66942"/>
    <w:rsid w:val="00F6715F"/>
    <w:rsid w:val="00F67199"/>
    <w:rsid w:val="00F70069"/>
    <w:rsid w:val="00F71C06"/>
    <w:rsid w:val="00F7290B"/>
    <w:rsid w:val="00F734CB"/>
    <w:rsid w:val="00F752E5"/>
    <w:rsid w:val="00F75654"/>
    <w:rsid w:val="00F75A32"/>
    <w:rsid w:val="00F76094"/>
    <w:rsid w:val="00F77872"/>
    <w:rsid w:val="00F8033A"/>
    <w:rsid w:val="00F81A7C"/>
    <w:rsid w:val="00F81DF5"/>
    <w:rsid w:val="00F83FC5"/>
    <w:rsid w:val="00F84B4C"/>
    <w:rsid w:val="00F8565F"/>
    <w:rsid w:val="00F85A05"/>
    <w:rsid w:val="00F8605C"/>
    <w:rsid w:val="00F864C1"/>
    <w:rsid w:val="00F865ED"/>
    <w:rsid w:val="00F86E6B"/>
    <w:rsid w:val="00F87A24"/>
    <w:rsid w:val="00F906A7"/>
    <w:rsid w:val="00F912AB"/>
    <w:rsid w:val="00F95333"/>
    <w:rsid w:val="00F9681A"/>
    <w:rsid w:val="00F968CD"/>
    <w:rsid w:val="00FA3970"/>
    <w:rsid w:val="00FA408E"/>
    <w:rsid w:val="00FA54AD"/>
    <w:rsid w:val="00FA5879"/>
    <w:rsid w:val="00FB04E9"/>
    <w:rsid w:val="00FB2BC1"/>
    <w:rsid w:val="00FB31C5"/>
    <w:rsid w:val="00FB7280"/>
    <w:rsid w:val="00FC0C0D"/>
    <w:rsid w:val="00FC28C6"/>
    <w:rsid w:val="00FC341F"/>
    <w:rsid w:val="00FC3E01"/>
    <w:rsid w:val="00FC4C45"/>
    <w:rsid w:val="00FC60FE"/>
    <w:rsid w:val="00FC696D"/>
    <w:rsid w:val="00FC702E"/>
    <w:rsid w:val="00FD081C"/>
    <w:rsid w:val="00FD1C0A"/>
    <w:rsid w:val="00FD25FB"/>
    <w:rsid w:val="00FE57AF"/>
    <w:rsid w:val="00FE63F4"/>
    <w:rsid w:val="00FF0724"/>
    <w:rsid w:val="00FF359C"/>
    <w:rsid w:val="00FF3C73"/>
    <w:rsid w:val="00FF4AD8"/>
    <w:rsid w:val="00FF60B4"/>
    <w:rsid w:val="00FF6213"/>
    <w:rsid w:val="00FF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544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9" w:semiHidden="false" w:unhideWhenUsed="false" w:qFormat="true"/>
    <w:lsdException w:name="heading 2" w:locked="true" w:uiPriority="9" w:semiHidden="false" w:unhideWhenUsed="false" w:qFormat="true"/>
    <w:lsdException w:name="heading 3" w:locked="true" w:uiPriority="9" w:semiHidden="false" w:unhideWhenUsed="false" w:qFormat="true"/>
    <w:lsdException w:name="heading 4" w:locked="true" w:uiPriority="9" w:semiHidden="false" w:unhideWhenUsed="false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caption" w:locked="true" w:uiPriority="0" w:qFormat="true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locked="true" w:uiPriority="0" w:semiHidden="false" w:unhideWhenUsed="false" w:qFormat="true"/>
    <w:lsdException w:name="Default Paragraph Font" w:uiPriority="1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locked="true" w:uiPriority="0" w:semiHidden="false" w:unhideWhenUsed="false" w:qFormat="true"/>
    <w:lsdException w:name="Strong" w:locked="true" w:uiPriority="22" w:semiHidden="false" w:unhideWhenUsed="false" w:qFormat="true"/>
    <w:lsdException w:name="Emphasis" w:locked="true" w:uiPriority="20" w:semiHidden="false" w:unhideWhenUsed="false" w:qFormat="true"/>
    <w:lsdException w:name="Normal (Web)" w:uiPriority="0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semiHidden="false" w:unhideWhenUsed="false" w:qFormat="true"/>
    <w:lsdException w:name="TOC Heading" w:uiPriority="39" w:qFormat="true"/>
  </w:latentStyles>
  <w:style w:type="paragraph" w:styleId="Normal" w:default="true">
    <w:name w:val="Normal"/>
    <w:qFormat/>
    <w:rsid w:val="00DE60C0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3103A4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uiPriority w:val="9"/>
    <w:qFormat/>
    <w:rsid w:val="003103A4"/>
    <w:pPr>
      <w:keepNext/>
      <w:jc w:val="center"/>
      <w:outlineLvl w:val="1"/>
    </w:pPr>
    <w:rPr>
      <w:b/>
      <w:bCs/>
      <w:sz w:val="22"/>
    </w:rPr>
  </w:style>
  <w:style w:type="paragraph" w:styleId="Naslov3">
    <w:name w:val="heading 3"/>
    <w:basedOn w:val="Normal"/>
    <w:next w:val="Normal"/>
    <w:link w:val="Naslov3Char"/>
    <w:uiPriority w:val="9"/>
    <w:qFormat/>
    <w:rsid w:val="003103A4"/>
    <w:pPr>
      <w:keepNext/>
      <w:jc w:val="center"/>
      <w:outlineLvl w:val="2"/>
    </w:pPr>
    <w:rPr>
      <w:b/>
      <w:sz w:val="32"/>
    </w:rPr>
  </w:style>
  <w:style w:type="paragraph" w:styleId="Naslov4">
    <w:name w:val="heading 4"/>
    <w:basedOn w:val="Normal"/>
    <w:next w:val="Normal"/>
    <w:link w:val="Naslov4Char"/>
    <w:uiPriority w:val="9"/>
    <w:qFormat/>
    <w:rsid w:val="003103A4"/>
    <w:pPr>
      <w:keepNext/>
      <w:ind w:firstLine="708"/>
      <w:jc w:val="center"/>
      <w:outlineLvl w:val="3"/>
    </w:pPr>
    <w:rPr>
      <w:b/>
      <w:bCs/>
      <w:sz w:val="22"/>
    </w:rPr>
  </w:style>
  <w:style w:type="paragraph" w:styleId="Naslov5">
    <w:name w:val="heading 5"/>
    <w:basedOn w:val="Normal"/>
    <w:next w:val="Normal"/>
    <w:link w:val="Naslov5Char"/>
    <w:locked/>
    <w:rsid w:val="00986071"/>
    <w:pPr>
      <w:tabs>
        <w:tab w:val="num" w:pos="3600"/>
      </w:tabs>
      <w:spacing w:before="120"/>
      <w:ind w:left="3600" w:hanging="720"/>
      <w:outlineLvl w:val="4"/>
    </w:pPr>
    <w:rPr>
      <w:rFonts w:ascii="Arial" w:hAnsi="Arial"/>
      <w:noProof/>
      <w:kern w:val="22"/>
      <w:sz w:val="22"/>
    </w:rPr>
  </w:style>
  <w:style w:type="paragraph" w:styleId="Naslov6">
    <w:name w:val="heading 6"/>
    <w:basedOn w:val="Normal"/>
    <w:next w:val="Normal"/>
    <w:link w:val="Naslov6Char"/>
    <w:locked/>
    <w:rsid w:val="00986071"/>
    <w:pPr>
      <w:tabs>
        <w:tab w:val="num" w:pos="4320"/>
      </w:tabs>
      <w:spacing w:before="120"/>
      <w:ind w:left="4320" w:hanging="720"/>
      <w:outlineLvl w:val="5"/>
    </w:pPr>
    <w:rPr>
      <w:rFonts w:ascii="Arial" w:hAnsi="Arial"/>
      <w:i/>
      <w:noProof/>
      <w:kern w:val="22"/>
      <w:sz w:val="22"/>
    </w:rPr>
  </w:style>
  <w:style w:type="paragraph" w:styleId="Naslov7">
    <w:name w:val="heading 7"/>
    <w:basedOn w:val="Normal"/>
    <w:next w:val="Normal"/>
    <w:link w:val="Naslov7Char"/>
    <w:locked/>
    <w:rsid w:val="00986071"/>
    <w:pPr>
      <w:tabs>
        <w:tab w:val="num" w:pos="5040"/>
      </w:tabs>
      <w:spacing w:before="120"/>
      <w:ind w:left="5040" w:hanging="720"/>
      <w:outlineLvl w:val="6"/>
    </w:pPr>
    <w:rPr>
      <w:rFonts w:ascii="Arial" w:hAnsi="Arial"/>
      <w:noProof/>
      <w:kern w:val="20"/>
      <w:sz w:val="22"/>
    </w:rPr>
  </w:style>
  <w:style w:type="paragraph" w:styleId="Naslov8">
    <w:name w:val="heading 8"/>
    <w:basedOn w:val="Normal"/>
    <w:next w:val="Normal"/>
    <w:link w:val="Naslov8Char"/>
    <w:locked/>
    <w:rsid w:val="00986071"/>
    <w:pPr>
      <w:tabs>
        <w:tab w:val="num" w:pos="5760"/>
      </w:tabs>
      <w:spacing w:before="120"/>
      <w:ind w:left="5760" w:hanging="720"/>
      <w:outlineLvl w:val="7"/>
    </w:pPr>
    <w:rPr>
      <w:rFonts w:ascii="Arial" w:hAnsi="Arial"/>
      <w:i/>
      <w:noProof/>
      <w:kern w:val="20"/>
      <w:sz w:val="22"/>
    </w:rPr>
  </w:style>
  <w:style w:type="paragraph" w:styleId="Naslov9">
    <w:name w:val="heading 9"/>
    <w:basedOn w:val="Normal"/>
    <w:next w:val="Normal"/>
    <w:link w:val="Naslov9Char"/>
    <w:locked/>
    <w:rsid w:val="00986071"/>
    <w:pPr>
      <w:tabs>
        <w:tab w:val="num" w:pos="6480"/>
      </w:tabs>
      <w:spacing w:before="120"/>
      <w:ind w:left="6480" w:hanging="720"/>
      <w:outlineLvl w:val="8"/>
    </w:pPr>
    <w:rPr>
      <w:rFonts w:ascii="Arial" w:hAnsi="Arial"/>
      <w:i/>
      <w:noProof/>
      <w:kern w:val="18"/>
      <w:sz w:val="1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C1241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rsid w:val="00BC1241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rsid w:val="00BC1241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rsid w:val="00BC1241"/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3103A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C1241"/>
    <w:rPr>
      <w:sz w:val="24"/>
      <w:szCs w:val="24"/>
    </w:rPr>
  </w:style>
  <w:style w:type="character" w:styleId="Brojstranice">
    <w:name w:val="page number"/>
    <w:basedOn w:val="Zadanifontodlomka"/>
    <w:uiPriority w:val="99"/>
    <w:rsid w:val="003103A4"/>
    <w:rPr>
      <w:rFonts w:cs="Times New Roman"/>
    </w:rPr>
  </w:style>
  <w:style w:type="paragraph" w:styleId="Tijeloteksta">
    <w:name w:val="Body Text"/>
    <w:basedOn w:val="Normal"/>
    <w:link w:val="TijelotekstaChar"/>
    <w:uiPriority w:val="99"/>
    <w:rsid w:val="003103A4"/>
    <w:pPr>
      <w:jc w:val="both"/>
    </w:pPr>
    <w:rPr>
      <w:sz w:val="22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BC1241"/>
    <w:rPr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rsid w:val="003103A4"/>
    <w:pPr>
      <w:jc w:val="both"/>
    </w:pPr>
    <w:rPr>
      <w:rFonts w:ascii="Courier New" w:hAnsi="Courier New" w:cs="Courier New"/>
      <w:bCs/>
      <w:sz w:val="18"/>
    </w:r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BC1241"/>
    <w:rPr>
      <w:sz w:val="24"/>
      <w:szCs w:val="24"/>
    </w:rPr>
  </w:style>
  <w:style w:type="paragraph" w:styleId="Uvuenotijeloteksta">
    <w:name w:val="Body Text Indent"/>
    <w:basedOn w:val="Normal"/>
    <w:link w:val="UvuenotijelotekstaChar"/>
    <w:uiPriority w:val="99"/>
    <w:rsid w:val="003103A4"/>
    <w:pPr>
      <w:ind w:firstLine="708"/>
      <w:jc w:val="both"/>
    </w:pPr>
    <w:rPr>
      <w:rFonts w:ascii="Arial" w:hAnsi="Arial" w:cs="Arial"/>
      <w:bCs/>
      <w:sz w:val="20"/>
      <w:szCs w:val="17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C1241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rsid w:val="00A1423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BC1241"/>
    <w:rPr>
      <w:sz w:val="0"/>
      <w:szCs w:val="0"/>
    </w:rPr>
  </w:style>
  <w:style w:type="paragraph" w:styleId="Podnoje">
    <w:name w:val="footer"/>
    <w:basedOn w:val="Normal"/>
    <w:link w:val="PodnojeChar"/>
    <w:uiPriority w:val="99"/>
    <w:rsid w:val="005934E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C1241"/>
    <w:rPr>
      <w:sz w:val="24"/>
      <w:szCs w:val="24"/>
    </w:rPr>
  </w:style>
  <w:style w:type="paragraph" w:styleId="Createdby" w:customStyle="true">
    <w:name w:val="Created by"/>
    <w:uiPriority w:val="99"/>
    <w:rsid w:val="00F030B9"/>
    <w:rPr>
      <w:sz w:val="24"/>
      <w:szCs w:val="24"/>
      <w:lang w:val="en-US" w:eastAsia="en-US"/>
    </w:rPr>
  </w:style>
  <w:style w:type="paragraph" w:styleId="PageXofY" w:customStyle="true">
    <w:name w:val="Page X of Y"/>
    <w:uiPriority w:val="99"/>
    <w:rsid w:val="00E15465"/>
    <w:rPr>
      <w:sz w:val="24"/>
      <w:szCs w:val="24"/>
      <w:lang w:val="en-US"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EC21A3"/>
    <w:pPr>
      <w:ind w:left="708"/>
    </w:pPr>
    <w:rPr>
      <w:rFonts w:ascii="Courier New" w:hAnsi="Courier New"/>
      <w:szCs w:val="20"/>
      <w:lang w:val="en-AU"/>
    </w:rPr>
  </w:style>
  <w:style w:type="paragraph" w:styleId="Default" w:customStyle="true">
    <w:name w:val="Default"/>
    <w:rsid w:val="00721E75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">
    <w:name w:val="No Spacing"/>
    <w:uiPriority w:val="1"/>
    <w:qFormat/>
    <w:rsid w:val="00BD41C4"/>
    <w:rPr>
      <w:rFonts w:ascii="Arial" w:hAnsi="Arial" w:eastAsiaTheme="minorHAnsi" w:cstheme="minorBidi"/>
      <w:sz w:val="24"/>
      <w:lang w:eastAsia="en-US"/>
    </w:rPr>
  </w:style>
  <w:style w:type="paragraph" w:styleId="Obinitekst">
    <w:name w:val="Plain Text"/>
    <w:basedOn w:val="Normal"/>
    <w:link w:val="ObinitekstChar"/>
    <w:uiPriority w:val="99"/>
    <w:unhideWhenUsed/>
    <w:rsid w:val="007428C4"/>
    <w:rPr>
      <w:rFonts w:ascii="Calibri" w:hAnsi="Calibri" w:eastAsiaTheme="minorHAnsi" w:cstheme="minorBidi"/>
      <w:sz w:val="22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rsid w:val="007428C4"/>
    <w:rPr>
      <w:rFonts w:ascii="Calibri" w:hAnsi="Calibri" w:eastAsiaTheme="minorHAnsi" w:cstheme="minorBidi"/>
      <w:szCs w:val="21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5168A4"/>
    <w:rPr>
      <w:rFonts w:ascii="Courier New" w:hAnsi="Courier New"/>
      <w:sz w:val="20"/>
      <w:szCs w:val="20"/>
      <w:lang w:val="en-AU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5168A4"/>
    <w:rPr>
      <w:rFonts w:ascii="Courier New" w:hAnsi="Courier New"/>
      <w:sz w:val="20"/>
      <w:szCs w:val="20"/>
      <w:lang w:val="en-AU"/>
    </w:rPr>
  </w:style>
  <w:style w:type="character" w:styleId="Referencafusnote">
    <w:name w:val="footnote reference"/>
    <w:basedOn w:val="Zadanifontodlomka"/>
    <w:uiPriority w:val="99"/>
    <w:rsid w:val="005168A4"/>
    <w:rPr>
      <w:vertAlign w:val="superscript"/>
    </w:rPr>
  </w:style>
  <w:style w:type="character" w:styleId="Naslov5Char" w:customStyle="true">
    <w:name w:val="Naslov 5 Char"/>
    <w:basedOn w:val="Zadanifontodlomka"/>
    <w:link w:val="Naslov5"/>
    <w:rsid w:val="00986071"/>
    <w:rPr>
      <w:rFonts w:ascii="Arial" w:hAnsi="Arial"/>
      <w:noProof/>
      <w:kern w:val="22"/>
      <w:szCs w:val="24"/>
    </w:rPr>
  </w:style>
  <w:style w:type="character" w:styleId="Naslov6Char" w:customStyle="true">
    <w:name w:val="Naslov 6 Char"/>
    <w:basedOn w:val="Zadanifontodlomka"/>
    <w:link w:val="Naslov6"/>
    <w:rsid w:val="00986071"/>
    <w:rPr>
      <w:rFonts w:ascii="Arial" w:hAnsi="Arial"/>
      <w:i/>
      <w:noProof/>
      <w:kern w:val="22"/>
      <w:szCs w:val="24"/>
    </w:rPr>
  </w:style>
  <w:style w:type="character" w:styleId="Naslov7Char" w:customStyle="true">
    <w:name w:val="Naslov 7 Char"/>
    <w:basedOn w:val="Zadanifontodlomka"/>
    <w:link w:val="Naslov7"/>
    <w:rsid w:val="00986071"/>
    <w:rPr>
      <w:rFonts w:ascii="Arial" w:hAnsi="Arial"/>
      <w:noProof/>
      <w:kern w:val="20"/>
      <w:szCs w:val="24"/>
    </w:rPr>
  </w:style>
  <w:style w:type="character" w:styleId="Naslov8Char" w:customStyle="true">
    <w:name w:val="Naslov 8 Char"/>
    <w:basedOn w:val="Zadanifontodlomka"/>
    <w:link w:val="Naslov8"/>
    <w:rsid w:val="00986071"/>
    <w:rPr>
      <w:rFonts w:ascii="Arial" w:hAnsi="Arial"/>
      <w:i/>
      <w:noProof/>
      <w:kern w:val="20"/>
      <w:szCs w:val="24"/>
    </w:rPr>
  </w:style>
  <w:style w:type="character" w:styleId="Naslov9Char" w:customStyle="true">
    <w:name w:val="Naslov 9 Char"/>
    <w:basedOn w:val="Zadanifontodlomka"/>
    <w:link w:val="Naslov9"/>
    <w:rsid w:val="00986071"/>
    <w:rPr>
      <w:rFonts w:ascii="Arial" w:hAnsi="Arial"/>
      <w:i/>
      <w:noProof/>
      <w:kern w:val="18"/>
      <w:sz w:val="18"/>
      <w:szCs w:val="24"/>
    </w:rPr>
  </w:style>
  <w:style w:type="numbering" w:styleId="Bezpopisa1" w:customStyle="true">
    <w:name w:val="Bez popisa1"/>
    <w:next w:val="Bezpopisa"/>
    <w:uiPriority w:val="99"/>
    <w:semiHidden/>
    <w:unhideWhenUsed/>
    <w:rsid w:val="00986071"/>
  </w:style>
  <w:style w:type="paragraph" w:styleId="ABCNaslov" w:customStyle="true">
    <w:name w:val="ABC_Naslov"/>
    <w:basedOn w:val="Normal"/>
    <w:next w:val="Normal"/>
    <w:link w:val="ABCNaslovChar"/>
    <w:qFormat/>
    <w:rsid w:val="00986071"/>
    <w:pPr>
      <w:keepNext/>
      <w:spacing w:before="480" w:after="480"/>
      <w:jc w:val="center"/>
    </w:pPr>
    <w:rPr>
      <w:rFonts w:eastAsia="Calibri"/>
      <w:caps/>
      <w:spacing w:val="100"/>
      <w:lang w:eastAsia="en-US"/>
    </w:rPr>
  </w:style>
  <w:style w:type="paragraph" w:styleId="abcNaslov0" w:customStyle="true">
    <w:name w:val="abc_Naslov"/>
    <w:basedOn w:val="Normal"/>
    <w:next w:val="NormaleSPIS"/>
    <w:link w:val="abcNaslovChar0"/>
    <w:qFormat/>
    <w:rsid w:val="00986071"/>
    <w:pPr>
      <w:keepNext/>
      <w:spacing w:before="480" w:after="480"/>
      <w:jc w:val="center"/>
    </w:pPr>
    <w:rPr>
      <w:rFonts w:eastAsia="Calibri"/>
      <w:spacing w:val="100"/>
      <w:lang w:eastAsia="en-US"/>
    </w:rPr>
  </w:style>
  <w:style w:type="paragraph" w:styleId="Adresazaslanje" w:customStyle="true">
    <w:name w:val="Adresa za slanje"/>
    <w:basedOn w:val="Normal"/>
    <w:qFormat/>
    <w:rsid w:val="00986071"/>
    <w:pPr>
      <w:spacing w:after="120"/>
      <w:ind w:left="4820"/>
    </w:pPr>
    <w:rPr>
      <w:rFonts w:eastAsia="Calibri"/>
      <w:noProof/>
      <w:lang w:eastAsia="en-US"/>
    </w:rPr>
  </w:style>
  <w:style w:type="paragraph" w:styleId="Tijeloteksta3">
    <w:name w:val="Body Text 3"/>
    <w:basedOn w:val="Normal"/>
    <w:link w:val="Tijeloteksta3Char"/>
    <w:uiPriority w:val="99"/>
    <w:rsid w:val="00986071"/>
    <w:pPr>
      <w:tabs>
        <w:tab w:val="num" w:pos="720"/>
      </w:tabs>
      <w:spacing w:after="120"/>
      <w:ind w:left="720" w:hanging="720"/>
    </w:pPr>
    <w:rPr>
      <w:rFonts w:eastAsia="Calibri"/>
      <w:sz w:val="16"/>
      <w:szCs w:val="16"/>
      <w:lang w:eastAsia="en-US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986071"/>
    <w:rPr>
      <w:rFonts w:eastAsia="Calibri"/>
      <w:sz w:val="16"/>
      <w:szCs w:val="16"/>
      <w:lang w:eastAsia="en-US"/>
    </w:rPr>
  </w:style>
  <w:style w:type="paragraph" w:styleId="DatumPisanja" w:customStyle="true">
    <w:name w:val="DatumPisanja"/>
    <w:basedOn w:val="Normal"/>
    <w:next w:val="Sudac"/>
    <w:link w:val="DatumPisanjaChar"/>
    <w:qFormat/>
    <w:rsid w:val="00986071"/>
    <w:pPr>
      <w:spacing w:before="240" w:after="400"/>
      <w:jc w:val="center"/>
    </w:pPr>
    <w:rPr>
      <w:rFonts w:eastAsia="Calibri"/>
      <w:lang w:eastAsia="en-US"/>
    </w:rPr>
  </w:style>
  <w:style w:type="character" w:styleId="DatumPisanjaChar" w:customStyle="true">
    <w:name w:val="DatumPisanja Char"/>
    <w:basedOn w:val="Zadanifontodlomka"/>
    <w:link w:val="DatumPisanja"/>
    <w:rsid w:val="00986071"/>
    <w:rPr>
      <w:rFonts w:eastAsia="Calibri"/>
      <w:sz w:val="24"/>
      <w:szCs w:val="24"/>
      <w:lang w:eastAsia="en-US"/>
    </w:rPr>
  </w:style>
  <w:style w:type="paragraph" w:styleId="Dostaviti" w:customStyle="true">
    <w:name w:val="Dostaviti"/>
    <w:basedOn w:val="Normal"/>
    <w:link w:val="DostavitiChar"/>
    <w:qFormat/>
    <w:rsid w:val="00986071"/>
    <w:pPr>
      <w:tabs>
        <w:tab w:val="num" w:pos="720"/>
      </w:tabs>
      <w:ind w:left="720" w:hanging="720"/>
      <w:contextualSpacing/>
    </w:pPr>
    <w:rPr>
      <w:rFonts w:eastAsia="Calibri"/>
      <w:noProof/>
      <w:sz w:val="20"/>
      <w:lang w:eastAsia="en-US"/>
    </w:rPr>
  </w:style>
  <w:style w:type="character" w:styleId="DostavitiChar" w:customStyle="true">
    <w:name w:val="Dostaviti Char"/>
    <w:basedOn w:val="Zadanifontodlomka"/>
    <w:link w:val="Dostaviti"/>
    <w:rsid w:val="00986071"/>
    <w:rPr>
      <w:rFonts w:eastAsia="Calibri"/>
      <w:noProof/>
      <w:sz w:val="20"/>
      <w:szCs w:val="24"/>
      <w:lang w:eastAsia="en-US"/>
    </w:rPr>
  </w:style>
  <w:style w:type="character" w:styleId="Istaknuto">
    <w:name w:val="Emphasis"/>
    <w:basedOn w:val="Zadanifontodlomka"/>
    <w:uiPriority w:val="20"/>
    <w:locked/>
    <w:rsid w:val="00986071"/>
    <w:rPr>
      <w:i/>
      <w:iCs/>
    </w:rPr>
  </w:style>
  <w:style w:type="paragraph" w:styleId="Adresaomotnice1" w:customStyle="true">
    <w:name w:val="Adresa omotnice1"/>
    <w:basedOn w:val="Normal"/>
    <w:next w:val="Adresaomotnice"/>
    <w:uiPriority w:val="99"/>
    <w:semiHidden/>
    <w:unhideWhenUsed/>
    <w:rsid w:val="00986071"/>
    <w:pPr>
      <w:framePr w:w="7920" w:h="1980" w:hSpace="180" w:wrap="auto" w:hAnchor="page" w:xAlign="center" w:yAlign="bottom" w:hRule="exact"/>
      <w:ind w:left="2880"/>
    </w:pPr>
    <w:rPr>
      <w:rFonts w:ascii="Cambria" w:hAnsi="Cambria"/>
      <w:lang w:eastAsia="en-US"/>
    </w:rPr>
  </w:style>
  <w:style w:type="character" w:styleId="eSPISCCParagraphDefaultFont" w:customStyle="true">
    <w:name w:val="eSPIS_CC_Paragraph Default Font"/>
    <w:basedOn w:val="NormaleSPISChar"/>
    <w:rsid w:val="00986071"/>
    <w:rPr>
      <w:rFonts w:cs="Times New Roman"/>
      <w:noProof/>
      <w:color w:val="auto"/>
      <w:sz w:val="24"/>
      <w:szCs w:val="24"/>
      <w:bdr w:val="none" w:color="auto" w:sz="0" w:space="0"/>
      <w:shd w:val="clear" w:color="auto" w:fill="auto"/>
    </w:rPr>
  </w:style>
  <w:style w:type="paragraph" w:styleId="FiksniRH" w:customStyle="true">
    <w:name w:val="Fiksni RH"/>
    <w:basedOn w:val="Normal"/>
    <w:next w:val="SudNaziv"/>
    <w:rsid w:val="00986071"/>
    <w:pPr>
      <w:spacing w:before="600" w:after="120"/>
    </w:pPr>
    <w:rPr>
      <w:rFonts w:eastAsia="Calibri"/>
      <w:b/>
      <w:caps/>
      <w:lang w:eastAsia="en-US"/>
    </w:rPr>
  </w:style>
  <w:style w:type="numbering" w:styleId="GrafListkrui" w:customStyle="true">
    <w:name w:val="GrafList_kružić"/>
    <w:uiPriority w:val="99"/>
    <w:rsid w:val="00986071"/>
  </w:style>
  <w:style w:type="paragraph" w:styleId="GrafListkruiQS" w:customStyle="true">
    <w:name w:val="GrafList_kružić_QS"/>
    <w:basedOn w:val="Normal"/>
    <w:link w:val="GrafListkruiQSChar"/>
    <w:rsid w:val="00986071"/>
    <w:pPr>
      <w:tabs>
        <w:tab w:val="num" w:pos="720"/>
      </w:tabs>
      <w:spacing w:before="120"/>
      <w:ind w:left="720" w:hanging="720"/>
    </w:pPr>
  </w:style>
  <w:style w:type="character" w:styleId="GrafListkruiQSChar" w:customStyle="true">
    <w:name w:val="GrafList_kružić_QS Char"/>
    <w:basedOn w:val="Zadanifontodlomka"/>
    <w:link w:val="GrafListkruiQS"/>
    <w:rsid w:val="00986071"/>
    <w:rPr>
      <w:sz w:val="24"/>
      <w:szCs w:val="24"/>
    </w:rPr>
  </w:style>
  <w:style w:type="numbering" w:styleId="GrafListstar" w:customStyle="true">
    <w:name w:val="GrafList_star"/>
    <w:uiPriority w:val="99"/>
    <w:rsid w:val="00986071"/>
  </w:style>
  <w:style w:type="paragraph" w:styleId="GrafListstarQS" w:customStyle="true">
    <w:name w:val="GrafList_star_QS"/>
    <w:basedOn w:val="Normal"/>
    <w:link w:val="GrafListstarQSChar"/>
    <w:rsid w:val="00986071"/>
    <w:pPr>
      <w:tabs>
        <w:tab w:val="num" w:pos="720"/>
      </w:tabs>
      <w:spacing w:before="120"/>
      <w:ind w:left="720" w:hanging="720"/>
    </w:pPr>
  </w:style>
  <w:style w:type="character" w:styleId="GrafListstarQSChar" w:customStyle="true">
    <w:name w:val="GrafList_star_QS Char"/>
    <w:basedOn w:val="Zadanifontodlomka"/>
    <w:link w:val="GrafListstarQS"/>
    <w:rsid w:val="00986071"/>
    <w:rPr>
      <w:sz w:val="24"/>
      <w:szCs w:val="24"/>
    </w:rPr>
  </w:style>
  <w:style w:type="paragraph" w:styleId="GrbRH" w:customStyle="true">
    <w:name w:val="GrbRH"/>
    <w:basedOn w:val="Normal"/>
    <w:rsid w:val="00986071"/>
    <w:pPr>
      <w:spacing w:after="60"/>
    </w:pPr>
    <w:rPr>
      <w:rFonts w:eastAsia="Calibri"/>
      <w:noProof/>
      <w:sz w:val="16"/>
      <w:szCs w:val="16"/>
      <w:lang w:eastAsia="en-US"/>
    </w:rPr>
  </w:style>
  <w:style w:type="character" w:styleId="Jakoisticanje1" w:customStyle="true">
    <w:name w:val="Jako isticanje1"/>
    <w:basedOn w:val="Zadanifontodlomka"/>
    <w:uiPriority w:val="21"/>
    <w:qFormat/>
    <w:rsid w:val="00986071"/>
    <w:rPr>
      <w:b/>
      <w:bCs/>
      <w:i/>
      <w:iCs/>
      <w:color w:val="4F81BD"/>
    </w:rPr>
  </w:style>
  <w:style w:type="paragraph" w:styleId="Naglaencitat1" w:customStyle="true">
    <w:name w:val="Naglašen citat1"/>
    <w:basedOn w:val="Normal"/>
    <w:next w:val="Normal"/>
    <w:uiPriority w:val="30"/>
    <w:rsid w:val="00986071"/>
    <w:pPr>
      <w:pBdr>
        <w:bottom w:val="single" w:color="4F81BD" w:sz="4" w:space="4"/>
      </w:pBdr>
      <w:spacing w:before="200" w:after="280"/>
      <w:ind w:left="936" w:right="936"/>
    </w:pPr>
    <w:rPr>
      <w:rFonts w:eastAsia="Calibri"/>
      <w:b/>
      <w:bCs/>
      <w:i/>
      <w:iCs/>
      <w:color w:val="4F81BD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986071"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type="paragraph" w:styleId="Popis">
    <w:name w:val="List"/>
    <w:basedOn w:val="NormalDefault"/>
    <w:rsid w:val="00986071"/>
    <w:pPr>
      <w:spacing w:before="120"/>
      <w:ind w:left="567"/>
    </w:pPr>
  </w:style>
  <w:style w:type="paragraph" w:styleId="Popis2">
    <w:name w:val="List 2"/>
    <w:basedOn w:val="NormalDefault"/>
    <w:rsid w:val="00986071"/>
    <w:pPr>
      <w:spacing w:before="120"/>
      <w:ind w:left="851"/>
    </w:pPr>
  </w:style>
  <w:style w:type="paragraph" w:styleId="Popis3">
    <w:name w:val="List 3"/>
    <w:basedOn w:val="NormalDefault"/>
    <w:rsid w:val="00986071"/>
    <w:pPr>
      <w:spacing w:before="120"/>
      <w:ind w:left="1134"/>
    </w:pPr>
  </w:style>
  <w:style w:type="paragraph" w:styleId="Popis4">
    <w:name w:val="List 4"/>
    <w:basedOn w:val="NormalDefault"/>
    <w:rsid w:val="00986071"/>
    <w:pPr>
      <w:spacing w:before="120"/>
      <w:ind w:left="1418"/>
    </w:pPr>
  </w:style>
  <w:style w:type="paragraph" w:styleId="Popis5">
    <w:name w:val="List 5"/>
    <w:basedOn w:val="NormalDefault"/>
    <w:rsid w:val="00986071"/>
    <w:pPr>
      <w:spacing w:before="120"/>
      <w:ind w:left="1701"/>
    </w:pPr>
  </w:style>
  <w:style w:type="paragraph" w:styleId="Grafikeoznake">
    <w:name w:val="List Bullet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986071"/>
    <w:pPr>
      <w:spacing w:before="60"/>
      <w:ind w:left="851"/>
    </w:pPr>
  </w:style>
  <w:style w:type="paragraph" w:styleId="Nastavakpopisa2">
    <w:name w:val="List Continue 2"/>
    <w:basedOn w:val="NormalDefault"/>
    <w:rsid w:val="00986071"/>
    <w:pPr>
      <w:spacing w:before="60"/>
      <w:ind w:left="1134"/>
    </w:pPr>
  </w:style>
  <w:style w:type="paragraph" w:styleId="Nastavakpopisa3">
    <w:name w:val="List Continue 3"/>
    <w:basedOn w:val="NormalDefault"/>
    <w:rsid w:val="00986071"/>
    <w:pPr>
      <w:spacing w:before="60"/>
      <w:ind w:left="1418"/>
    </w:pPr>
  </w:style>
  <w:style w:type="paragraph" w:styleId="Nastavakpopisa4">
    <w:name w:val="List Continue 4"/>
    <w:basedOn w:val="NormalDefault"/>
    <w:rsid w:val="00986071"/>
    <w:pPr>
      <w:spacing w:before="60"/>
      <w:ind w:left="1701"/>
    </w:pPr>
  </w:style>
  <w:style w:type="paragraph" w:styleId="Nastavakpopisa5">
    <w:name w:val="List Continue 5"/>
    <w:basedOn w:val="NormalDefault"/>
    <w:rsid w:val="00986071"/>
    <w:pPr>
      <w:spacing w:before="60"/>
      <w:ind w:left="1985"/>
    </w:pPr>
  </w:style>
  <w:style w:type="paragraph" w:styleId="Brojevi">
    <w:name w:val="List Number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986071"/>
    <w:pPr>
      <w:tabs>
        <w:tab w:val="num" w:pos="720"/>
      </w:tabs>
      <w:spacing w:before="120"/>
      <w:ind w:left="720" w:hanging="720"/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986071"/>
    <w:rPr>
      <w:rFonts w:ascii="Courier New" w:hAnsi="Courier New"/>
      <w:sz w:val="24"/>
      <w:szCs w:val="20"/>
      <w:lang w:val="en-AU"/>
    </w:rPr>
  </w:style>
  <w:style w:type="paragraph" w:styleId="Lista123" w:customStyle="true">
    <w:name w:val="Lista_123"/>
    <w:basedOn w:val="Odlomakpopisa"/>
    <w:link w:val="Lista123Char"/>
    <w:qFormat/>
    <w:rsid w:val="00986071"/>
    <w:pPr>
      <w:tabs>
        <w:tab w:val="num" w:pos="720"/>
        <w:tab w:val="left" w:pos="851"/>
      </w:tabs>
      <w:spacing w:before="120"/>
      <w:ind w:left="720" w:hanging="720"/>
    </w:pPr>
    <w:rPr>
      <w:szCs w:val="24"/>
    </w:rPr>
  </w:style>
  <w:style w:type="character" w:styleId="Lista123Char" w:customStyle="true">
    <w:name w:val="Lista_123 Char"/>
    <w:basedOn w:val="OdlomakpopisaChar"/>
    <w:link w:val="Lista123"/>
    <w:rsid w:val="00986071"/>
    <w:rPr>
      <w:rFonts w:ascii="Courier New" w:hAnsi="Courier New"/>
      <w:sz w:val="24"/>
      <w:szCs w:val="24"/>
      <w:lang w:val="en-AU"/>
    </w:rPr>
  </w:style>
  <w:style w:type="paragraph" w:styleId="Listaabc" w:customStyle="true">
    <w:name w:val="Lista_abc"/>
    <w:basedOn w:val="Odlomakpopisa"/>
    <w:link w:val="ListaabcChar"/>
    <w:qFormat/>
    <w:rsid w:val="00986071"/>
    <w:pPr>
      <w:tabs>
        <w:tab w:val="num" w:pos="720"/>
        <w:tab w:val="left" w:pos="851"/>
      </w:tabs>
      <w:spacing w:before="120"/>
      <w:ind w:left="720" w:hanging="720"/>
    </w:pPr>
    <w:rPr>
      <w:szCs w:val="24"/>
    </w:rPr>
  </w:style>
  <w:style w:type="character" w:styleId="ListaabcChar" w:customStyle="true">
    <w:name w:val="Lista_abc Char"/>
    <w:basedOn w:val="OdlomakpopisaChar"/>
    <w:link w:val="Listaabc"/>
    <w:rsid w:val="00986071"/>
    <w:rPr>
      <w:rFonts w:ascii="Courier New" w:hAnsi="Courier New"/>
      <w:sz w:val="24"/>
      <w:szCs w:val="24"/>
      <w:lang w:val="en-AU"/>
    </w:rPr>
  </w:style>
  <w:style w:type="paragraph" w:styleId="Listakrui" w:customStyle="true">
    <w:name w:val="Lista_kružić"/>
    <w:basedOn w:val="Odlomakpopisa"/>
    <w:link w:val="ListakruiChar"/>
    <w:qFormat/>
    <w:rsid w:val="00986071"/>
    <w:pPr>
      <w:tabs>
        <w:tab w:val="num" w:pos="720"/>
        <w:tab w:val="left" w:pos="851"/>
      </w:tabs>
      <w:spacing w:before="120"/>
      <w:ind w:left="720" w:hanging="720"/>
    </w:pPr>
    <w:rPr>
      <w:rFonts w:ascii="Times New Roman" w:hAnsi="Times New Roman"/>
      <w:szCs w:val="24"/>
      <w:lang w:val="hr-HR"/>
    </w:rPr>
  </w:style>
  <w:style w:type="character" w:styleId="ListakruiChar" w:customStyle="true">
    <w:name w:val="Lista_kružić Char"/>
    <w:basedOn w:val="Zadanifontodlomka"/>
    <w:link w:val="Listakrui"/>
    <w:rsid w:val="00986071"/>
    <w:rPr>
      <w:sz w:val="24"/>
      <w:szCs w:val="24"/>
    </w:rPr>
  </w:style>
  <w:style w:type="numbering" w:styleId="Listanastavak" w:customStyle="true">
    <w:name w:val="Lista_nastavak"/>
    <w:uiPriority w:val="99"/>
    <w:rsid w:val="00986071"/>
  </w:style>
  <w:style w:type="paragraph" w:styleId="ListanastavakQS" w:customStyle="true">
    <w:name w:val="Lista_nastavak_QS"/>
    <w:basedOn w:val="Normal"/>
    <w:link w:val="ListanastavakQSChar"/>
    <w:rsid w:val="00986071"/>
    <w:pPr>
      <w:tabs>
        <w:tab w:val="num" w:pos="720"/>
      </w:tabs>
      <w:spacing w:before="60"/>
      <w:ind w:left="720" w:hanging="720"/>
    </w:pPr>
  </w:style>
  <w:style w:type="character" w:styleId="ListanastavakQSChar" w:customStyle="true">
    <w:name w:val="Lista_nastavak_QS Char"/>
    <w:basedOn w:val="Zadanifontodlomka"/>
    <w:link w:val="ListanastavakQS"/>
    <w:rsid w:val="00986071"/>
    <w:rPr>
      <w:sz w:val="24"/>
      <w:szCs w:val="24"/>
    </w:rPr>
  </w:style>
  <w:style w:type="paragraph" w:styleId="ListanastavakQSGraf" w:customStyle="true">
    <w:name w:val="Lista_nastavak_QS_Graf"/>
    <w:basedOn w:val="Odlomakpopisa"/>
    <w:link w:val="ListanastavakQSGrafChar"/>
    <w:rsid w:val="00986071"/>
    <w:pPr>
      <w:tabs>
        <w:tab w:val="num" w:pos="720"/>
      </w:tabs>
      <w:ind w:left="720" w:hanging="720"/>
    </w:pPr>
    <w:rPr>
      <w:szCs w:val="24"/>
    </w:rPr>
  </w:style>
  <w:style w:type="character" w:styleId="ListanastavakQSGrafChar" w:customStyle="true">
    <w:name w:val="Lista_nastavak_QS_Graf Char"/>
    <w:basedOn w:val="OdlomakpopisaChar"/>
    <w:link w:val="ListanastavakQSGraf"/>
    <w:rsid w:val="00986071"/>
    <w:rPr>
      <w:rFonts w:ascii="Courier New" w:hAnsi="Courier New"/>
      <w:sz w:val="24"/>
      <w:szCs w:val="24"/>
      <w:lang w:val="en-AU"/>
    </w:rPr>
  </w:style>
  <w:style w:type="paragraph" w:styleId="Listaslijed" w:customStyle="true">
    <w:name w:val="Lista_slijed"/>
    <w:basedOn w:val="Odlomakpopisa"/>
    <w:link w:val="ListaslijedChar"/>
    <w:qFormat/>
    <w:rsid w:val="00986071"/>
    <w:pPr>
      <w:tabs>
        <w:tab w:val="num" w:pos="720"/>
      </w:tabs>
      <w:spacing w:after="60"/>
      <w:ind w:left="720" w:hanging="720"/>
      <w:contextualSpacing/>
    </w:pPr>
    <w:rPr>
      <w:szCs w:val="24"/>
    </w:rPr>
  </w:style>
  <w:style w:type="character" w:styleId="ListaslijedChar" w:customStyle="true">
    <w:name w:val="Lista_slijed Char"/>
    <w:basedOn w:val="OdlomakpopisaChar"/>
    <w:link w:val="Listaslijed"/>
    <w:rsid w:val="00986071"/>
    <w:rPr>
      <w:rFonts w:ascii="Courier New" w:hAnsi="Courier New"/>
      <w:sz w:val="24"/>
      <w:szCs w:val="24"/>
      <w:lang w:val="en-AU"/>
    </w:rPr>
  </w:style>
  <w:style w:type="paragraph" w:styleId="ListaXIV" w:customStyle="true">
    <w:name w:val="Lista_XIV"/>
    <w:basedOn w:val="Odlomakpopisa"/>
    <w:link w:val="ListaXIVChar"/>
    <w:qFormat/>
    <w:rsid w:val="00986071"/>
    <w:pPr>
      <w:tabs>
        <w:tab w:val="num" w:pos="720"/>
        <w:tab w:val="left" w:pos="851"/>
      </w:tabs>
      <w:spacing w:before="120"/>
      <w:ind w:left="720" w:hanging="720"/>
    </w:pPr>
    <w:rPr>
      <w:szCs w:val="24"/>
    </w:rPr>
  </w:style>
  <w:style w:type="character" w:styleId="ListaXIVChar" w:customStyle="true">
    <w:name w:val="Lista_XIV Char"/>
    <w:basedOn w:val="OdlomakpopisaChar"/>
    <w:link w:val="ListaXIV"/>
    <w:rsid w:val="00986071"/>
    <w:rPr>
      <w:rFonts w:ascii="Courier New" w:hAnsi="Courier New"/>
      <w:sz w:val="24"/>
      <w:szCs w:val="24"/>
      <w:lang w:val="en-AU"/>
    </w:rPr>
  </w:style>
  <w:style w:type="paragraph" w:styleId="ListaRazmak" w:customStyle="true">
    <w:name w:val="ListaRazmak"/>
    <w:basedOn w:val="Normal"/>
    <w:rsid w:val="00986071"/>
    <w:pPr>
      <w:spacing w:before="120"/>
    </w:pPr>
    <w:rPr>
      <w:rFonts w:eastAsia="Calibri"/>
      <w:lang w:eastAsia="en-US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986071"/>
    <w:pPr>
      <w:keepNext/>
      <w:spacing w:before="480" w:after="480"/>
      <w:jc w:val="center"/>
    </w:pPr>
    <w:rPr>
      <w:rFonts w:eastAsia="Calibri"/>
      <w:b/>
      <w:caps/>
      <w:spacing w:val="100"/>
      <w:lang w:eastAsia="en-US"/>
    </w:rPr>
  </w:style>
  <w:style w:type="paragraph" w:styleId="StandardWeb">
    <w:name w:val="Normal (Web)"/>
    <w:basedOn w:val="Normal"/>
    <w:semiHidden/>
    <w:unhideWhenUsed/>
    <w:rsid w:val="00986071"/>
    <w:pPr>
      <w:spacing w:before="100" w:beforeAutospacing="true" w:after="100" w:afterAutospacing="true"/>
    </w:pPr>
    <w:rPr>
      <w:rFonts w:eastAsia="Calibri"/>
      <w:lang w:eastAsia="en-US"/>
    </w:rPr>
  </w:style>
  <w:style w:type="paragraph" w:styleId="Obinouvueno">
    <w:name w:val="Normal Indent"/>
    <w:basedOn w:val="Normal"/>
    <w:uiPriority w:val="99"/>
    <w:unhideWhenUsed/>
    <w:rsid w:val="00986071"/>
    <w:pPr>
      <w:ind w:left="720"/>
    </w:pPr>
    <w:rPr>
      <w:rFonts w:eastAsia="Calibri"/>
      <w:lang w:eastAsia="en-US"/>
    </w:rPr>
  </w:style>
  <w:style w:type="paragraph" w:styleId="Normal-NoSpace" w:customStyle="true">
    <w:name w:val="Normal-No Space"/>
    <w:basedOn w:val="Normal"/>
    <w:rsid w:val="00986071"/>
  </w:style>
  <w:style w:type="numbering" w:styleId="NumList1" w:customStyle="true">
    <w:name w:val="NumList_1)"/>
    <w:uiPriority w:val="99"/>
    <w:locked/>
    <w:rsid w:val="00986071"/>
  </w:style>
  <w:style w:type="paragraph" w:styleId="NumList1QS" w:customStyle="true">
    <w:name w:val="NumList_1)_QS"/>
    <w:basedOn w:val="Normal"/>
    <w:link w:val="NumList1QSChar"/>
    <w:locked/>
    <w:rsid w:val="00986071"/>
    <w:pPr>
      <w:tabs>
        <w:tab w:val="num" w:pos="720"/>
      </w:tabs>
      <w:spacing w:before="120"/>
      <w:ind w:left="720" w:hanging="720"/>
    </w:pPr>
  </w:style>
  <w:style w:type="character" w:styleId="NumList1QSChar" w:customStyle="true">
    <w:name w:val="NumList_1)_QS Char"/>
    <w:basedOn w:val="Zadanifontodlomka"/>
    <w:link w:val="NumList1QS"/>
    <w:rsid w:val="00986071"/>
    <w:rPr>
      <w:sz w:val="24"/>
      <w:szCs w:val="24"/>
    </w:rPr>
  </w:style>
  <w:style w:type="numbering" w:styleId="NumLista" w:customStyle="true">
    <w:name w:val="NumList_a"/>
    <w:uiPriority w:val="99"/>
    <w:locked/>
    <w:rsid w:val="00986071"/>
  </w:style>
  <w:style w:type="numbering" w:styleId="NumListA0" w:customStyle="true">
    <w:name w:val="NumList_A)"/>
    <w:uiPriority w:val="99"/>
    <w:locked/>
    <w:rsid w:val="00986071"/>
  </w:style>
  <w:style w:type="paragraph" w:styleId="NumListaQS" w:customStyle="true">
    <w:name w:val="NumList_a)_QS"/>
    <w:basedOn w:val="Normal"/>
    <w:link w:val="NumListaQSChar"/>
    <w:locked/>
    <w:rsid w:val="00986071"/>
    <w:pPr>
      <w:spacing w:before="120"/>
    </w:pPr>
  </w:style>
  <w:style w:type="character" w:styleId="NumListaQSChar" w:customStyle="true">
    <w:name w:val="NumList_a)_QS Char"/>
    <w:basedOn w:val="Zadanifontodlomka"/>
    <w:link w:val="NumListaQS"/>
    <w:rsid w:val="00986071"/>
    <w:rPr>
      <w:sz w:val="24"/>
      <w:szCs w:val="24"/>
    </w:rPr>
  </w:style>
  <w:style w:type="paragraph" w:styleId="NumListAQS0" w:customStyle="true">
    <w:name w:val="NumList_A)_QS"/>
    <w:basedOn w:val="Normal"/>
    <w:link w:val="NumListAQSChar0"/>
    <w:locked/>
    <w:rsid w:val="00986071"/>
    <w:pPr>
      <w:tabs>
        <w:tab w:val="num" w:pos="720"/>
      </w:tabs>
      <w:spacing w:before="120"/>
      <w:ind w:left="720" w:hanging="720"/>
    </w:pPr>
  </w:style>
  <w:style w:type="character" w:styleId="NumListAQSChar0" w:customStyle="true">
    <w:name w:val="NumList_A)_QS Char"/>
    <w:basedOn w:val="Zadanifontodlomka"/>
    <w:link w:val="NumListAQS0"/>
    <w:rsid w:val="00986071"/>
    <w:rPr>
      <w:sz w:val="24"/>
      <w:szCs w:val="24"/>
    </w:rPr>
  </w:style>
  <w:style w:type="numbering" w:styleId="NumListi" w:customStyle="true">
    <w:name w:val="NumList_i)"/>
    <w:uiPriority w:val="99"/>
    <w:locked/>
    <w:rsid w:val="00986071"/>
  </w:style>
  <w:style w:type="numbering" w:styleId="NumListI0" w:customStyle="true">
    <w:name w:val="NumList_I)"/>
    <w:uiPriority w:val="99"/>
    <w:locked/>
    <w:rsid w:val="00986071"/>
  </w:style>
  <w:style w:type="paragraph" w:styleId="NumListiQS" w:customStyle="true">
    <w:name w:val="NumList_i)_QS"/>
    <w:basedOn w:val="Normal"/>
    <w:link w:val="NumListiQSChar"/>
    <w:locked/>
    <w:rsid w:val="00986071"/>
    <w:pPr>
      <w:spacing w:before="120"/>
    </w:pPr>
  </w:style>
  <w:style w:type="character" w:styleId="NumListiQSChar" w:customStyle="true">
    <w:name w:val="NumList_i)_QS Char"/>
    <w:basedOn w:val="Zadanifontodlomka"/>
    <w:link w:val="NumListiQS"/>
    <w:rsid w:val="00986071"/>
    <w:rPr>
      <w:sz w:val="24"/>
      <w:szCs w:val="24"/>
    </w:rPr>
  </w:style>
  <w:style w:type="paragraph" w:styleId="NumListIQS0" w:customStyle="true">
    <w:name w:val="NumList_I)_QS"/>
    <w:basedOn w:val="Normal"/>
    <w:link w:val="NumListIQSChar0"/>
    <w:locked/>
    <w:rsid w:val="00986071"/>
    <w:pPr>
      <w:tabs>
        <w:tab w:val="num" w:pos="720"/>
      </w:tabs>
      <w:spacing w:before="120"/>
      <w:ind w:left="720" w:hanging="720"/>
    </w:pPr>
  </w:style>
  <w:style w:type="character" w:styleId="NumListIQSChar0" w:customStyle="true">
    <w:name w:val="NumList_I)_QS Char"/>
    <w:basedOn w:val="Zadanifontodlomka"/>
    <w:link w:val="NumListIQS0"/>
    <w:rsid w:val="00986071"/>
    <w:rPr>
      <w:sz w:val="24"/>
      <w:szCs w:val="24"/>
    </w:rPr>
  </w:style>
  <w:style w:type="numbering" w:styleId="NumListOI" w:customStyle="true">
    <w:name w:val="NumList_OI)"/>
    <w:uiPriority w:val="99"/>
    <w:locked/>
    <w:rsid w:val="00986071"/>
  </w:style>
  <w:style w:type="paragraph" w:styleId="NumListOIQS" w:customStyle="true">
    <w:name w:val="NumList_OI_QS"/>
    <w:basedOn w:val="Normal"/>
    <w:link w:val="NumListOIQSChar"/>
    <w:locked/>
    <w:rsid w:val="00986071"/>
    <w:pPr>
      <w:tabs>
        <w:tab w:val="num" w:pos="720"/>
      </w:tabs>
      <w:spacing w:before="120"/>
      <w:ind w:left="720" w:hanging="720"/>
    </w:pPr>
  </w:style>
  <w:style w:type="character" w:styleId="NumListOIQSChar" w:customStyle="true">
    <w:name w:val="NumList_OI_QS Char"/>
    <w:basedOn w:val="Zadanifontodlomka"/>
    <w:link w:val="NumListOIQS"/>
    <w:rsid w:val="00986071"/>
    <w:rPr>
      <w:sz w:val="24"/>
      <w:szCs w:val="24"/>
    </w:rPr>
  </w:style>
  <w:style w:type="paragraph" w:styleId="Oznakaspisa" w:customStyle="true">
    <w:name w:val="Oznaka spisa"/>
    <w:basedOn w:val="Normal"/>
    <w:rsid w:val="00986071"/>
    <w:pPr>
      <w:jc w:val="right"/>
    </w:pPr>
    <w:rPr>
      <w:rFonts w:eastAsia="Calibri"/>
      <w:noProof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86071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986071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986071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986071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986071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986071"/>
    <w:rPr>
      <w:spacing w:val="0"/>
    </w:rPr>
  </w:style>
  <w:style w:type="character" w:styleId="Proir5pt" w:customStyle="true">
    <w:name w:val="Prošir_5pt"/>
    <w:basedOn w:val="Zadanifontodlomka"/>
    <w:qFormat/>
    <w:rsid w:val="00986071"/>
    <w:rPr>
      <w:spacing w:val="100"/>
    </w:rPr>
  </w:style>
  <w:style w:type="paragraph" w:styleId="Citat1" w:customStyle="true">
    <w:name w:val="Citat1"/>
    <w:basedOn w:val="Normal"/>
    <w:next w:val="Normal"/>
    <w:uiPriority w:val="29"/>
    <w:rsid w:val="00986071"/>
    <w:rPr>
      <w:rFonts w:eastAsia="Calibri"/>
      <w:i/>
      <w:iCs/>
      <w:color w:val="000000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986071"/>
    <w:rPr>
      <w:rFonts w:ascii="Times New Roman" w:hAnsi="Times New Roman"/>
      <w:i/>
      <w:iCs/>
      <w:color w:val="000000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986071"/>
    <w:pPr>
      <w:tabs>
        <w:tab w:val="num" w:pos="720"/>
      </w:tabs>
      <w:ind w:left="720" w:hanging="720"/>
    </w:pPr>
    <w:rPr>
      <w:rFonts w:ascii="Calibri" w:hAnsi="Calibri" w:eastAsia="Calibri"/>
      <w:sz w:val="18"/>
      <w:szCs w:val="18"/>
      <w:lang w:eastAsia="en-US"/>
    </w:rPr>
  </w:style>
  <w:style w:type="paragraph" w:styleId="Stranica" w:customStyle="true">
    <w:name w:val="Stranica"/>
    <w:basedOn w:val="Podnoje"/>
    <w:rsid w:val="00986071"/>
    <w:pPr>
      <w:tabs>
        <w:tab w:val="clear" w:pos="4536"/>
      </w:tabs>
      <w:jc w:val="right"/>
    </w:pPr>
    <w:rPr>
      <w:rFonts w:eastAsia="Calibri"/>
      <w:noProof/>
      <w:lang w:eastAsia="en-US"/>
    </w:rPr>
  </w:style>
  <w:style w:type="character" w:styleId="Naglaeno">
    <w:name w:val="Strong"/>
    <w:basedOn w:val="Zadanifontodlomka"/>
    <w:uiPriority w:val="22"/>
    <w:qFormat/>
    <w:locked/>
    <w:rsid w:val="00986071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986071"/>
    <w:pPr>
      <w:jc w:val="left"/>
    </w:pPr>
    <w:rPr>
      <w:rFonts w:asciiTheme="majorHAnsi" w:hAnsiTheme="majorHAnsi" w:eastAsiaTheme="majorEastAsia" w:cstheme="majorBidi"/>
      <w:i/>
      <w:iCs/>
      <w:color w:val="365F91"/>
      <w:kern w:val="32"/>
      <w:sz w:val="28"/>
      <w:szCs w:val="20"/>
      <w:u w:val="single"/>
      <w:lang w:eastAsia="en-US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986071"/>
    <w:rPr>
      <w:rFonts w:asciiTheme="majorHAnsi" w:hAnsiTheme="majorHAnsi" w:eastAsiaTheme="majorEastAsia" w:cstheme="majorBidi"/>
      <w:b/>
      <w:bCs/>
      <w:i/>
      <w:iCs/>
      <w:color w:val="365F91"/>
      <w:kern w:val="32"/>
      <w:sz w:val="28"/>
      <w:szCs w:val="20"/>
      <w:u w:val="single"/>
      <w:lang w:eastAsia="en-US"/>
    </w:rPr>
  </w:style>
  <w:style w:type="numbering" w:styleId="Style1" w:customStyle="true">
    <w:name w:val="Style1"/>
    <w:uiPriority w:val="99"/>
    <w:rsid w:val="00986071"/>
  </w:style>
  <w:style w:type="numbering" w:styleId="Style2" w:customStyle="true">
    <w:name w:val="Style2"/>
    <w:uiPriority w:val="99"/>
    <w:rsid w:val="00986071"/>
  </w:style>
  <w:style w:type="numbering" w:styleId="Style3" w:customStyle="true">
    <w:name w:val="Style3"/>
    <w:uiPriority w:val="99"/>
    <w:rsid w:val="00986071"/>
  </w:style>
  <w:style w:type="character" w:styleId="Neupadljivoisticanje1" w:customStyle="true">
    <w:name w:val="Neupadljivo isticanje1"/>
    <w:basedOn w:val="Zadanifontodlomka"/>
    <w:uiPriority w:val="19"/>
    <w:qFormat/>
    <w:rsid w:val="00986071"/>
    <w:rPr>
      <w:i/>
      <w:iCs/>
      <w:color w:val="808080"/>
    </w:rPr>
  </w:style>
  <w:style w:type="paragraph" w:styleId="SudAdresa" w:customStyle="true">
    <w:name w:val="Sud_Adresa"/>
    <w:basedOn w:val="Normal"/>
    <w:rsid w:val="00986071"/>
    <w:rPr>
      <w:rFonts w:eastAsia="Calibri"/>
      <w:noProof/>
      <w:lang w:eastAsia="en-US"/>
    </w:rPr>
  </w:style>
  <w:style w:type="paragraph" w:styleId="SudNaziv" w:customStyle="true">
    <w:name w:val="Sud_Naziv"/>
    <w:basedOn w:val="Normal"/>
    <w:rsid w:val="00986071"/>
    <w:rPr>
      <w:rFonts w:eastAsia="Calibri"/>
      <w:b/>
      <w:noProof/>
      <w:lang w:eastAsia="en-US"/>
    </w:rPr>
  </w:style>
  <w:style w:type="paragraph" w:styleId="SudSjedite" w:customStyle="true">
    <w:name w:val="Sud_Sjedište"/>
    <w:basedOn w:val="Bezproreda"/>
    <w:rsid w:val="00986071"/>
    <w:pPr>
      <w:tabs>
        <w:tab w:val="left" w:pos="7088"/>
      </w:tabs>
      <w:contextualSpacing/>
    </w:pPr>
    <w:rPr>
      <w:rFonts w:ascii="Times New Roman" w:hAnsi="Times New Roman" w:eastAsia="Times New Roman" w:cs="Times New Roman"/>
      <w:noProof/>
      <w:szCs w:val="24"/>
      <w:lang w:eastAsia="hr-HR"/>
    </w:rPr>
  </w:style>
  <w:style w:type="paragraph" w:styleId="SudStalnasluba" w:customStyle="true">
    <w:name w:val="Sud_Stalna služba"/>
    <w:basedOn w:val="SudSjedite"/>
    <w:rsid w:val="00986071"/>
  </w:style>
  <w:style w:type="paragraph" w:styleId="Sudac" w:customStyle="true">
    <w:name w:val="Sudac"/>
    <w:basedOn w:val="Normal"/>
    <w:next w:val="Normal"/>
    <w:link w:val="SudacChar"/>
    <w:qFormat/>
    <w:rsid w:val="00986071"/>
    <w:pPr>
      <w:keepNext/>
      <w:spacing w:before="400"/>
      <w:ind w:left="5387"/>
      <w:contextualSpacing/>
    </w:pPr>
    <w:rPr>
      <w:rFonts w:eastAsia="Calibri"/>
      <w:noProof/>
      <w:lang w:eastAsia="en-US"/>
    </w:rPr>
  </w:style>
  <w:style w:type="character" w:styleId="SudacChar" w:customStyle="true">
    <w:name w:val="Sudac Char"/>
    <w:basedOn w:val="Zadanifontodlomka"/>
    <w:link w:val="Sudac"/>
    <w:rsid w:val="00986071"/>
    <w:rPr>
      <w:rFonts w:eastAsia="Calibri"/>
      <w:noProof/>
      <w:sz w:val="24"/>
      <w:szCs w:val="24"/>
      <w:lang w:eastAsia="en-US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986071"/>
    <w:pPr>
      <w:spacing w:before="480" w:after="360"/>
      <w:ind w:left="5387"/>
    </w:pPr>
    <w:rPr>
      <w:rFonts w:eastAsia="Calibri"/>
      <w:noProof/>
      <w:lang w:eastAsia="en-US"/>
    </w:rPr>
  </w:style>
  <w:style w:type="character" w:styleId="SudacPotpisChar" w:customStyle="true">
    <w:name w:val="SudacPotpis Char"/>
    <w:basedOn w:val="DostavitiChar"/>
    <w:link w:val="SudacPotpis"/>
    <w:uiPriority w:val="2"/>
    <w:rsid w:val="00986071"/>
    <w:rPr>
      <w:rFonts w:eastAsia="Calibri"/>
      <w:noProof/>
      <w:sz w:val="24"/>
      <w:szCs w:val="24"/>
      <w:lang w:eastAsia="en-US"/>
    </w:rPr>
  </w:style>
  <w:style w:type="table" w:styleId="Reetkatablice">
    <w:name w:val="Table Grid"/>
    <w:basedOn w:val="Obinatablica"/>
    <w:uiPriority w:val="39"/>
    <w:rsid w:val="00986071"/>
    <w:rPr>
      <w:rFonts w:eastAsia="Calibr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986071"/>
    <w:pPr>
      <w:keepNext/>
      <w:spacing w:before="360" w:after="120"/>
    </w:pPr>
    <w:rPr>
      <w:rFonts w:eastAsia="Calibri"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986071"/>
    <w:pPr>
      <w:keepNext/>
      <w:spacing w:before="360" w:after="360"/>
      <w:ind w:left="5387"/>
    </w:pPr>
    <w:rPr>
      <w:rFonts w:eastAsia="Calibri"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986071"/>
    <w:pPr>
      <w:spacing w:before="360" w:after="120"/>
      <w:ind w:left="5387"/>
    </w:pPr>
    <w:rPr>
      <w:rFonts w:eastAsia="Calibri"/>
      <w:noProof/>
      <w:lang w:eastAsia="en-US"/>
    </w:rPr>
  </w:style>
  <w:style w:type="character" w:styleId="ABCNaslovChar" w:customStyle="true">
    <w:name w:val="ABC_Naslov Char"/>
    <w:basedOn w:val="Zadanifontodlomka"/>
    <w:link w:val="ABCNaslov"/>
    <w:rsid w:val="00986071"/>
    <w:rPr>
      <w:rFonts w:eastAsia="Calibri"/>
      <w:caps/>
      <w:spacing w:val="100"/>
      <w:sz w:val="24"/>
      <w:szCs w:val="24"/>
      <w:lang w:eastAsia="en-US"/>
    </w:rPr>
  </w:style>
  <w:style w:type="character" w:styleId="abcNaslovChar0" w:customStyle="true">
    <w:name w:val="abc_Naslov Char"/>
    <w:basedOn w:val="Zadanifontodlomka"/>
    <w:link w:val="abcNaslov0"/>
    <w:rsid w:val="00986071"/>
    <w:rPr>
      <w:rFonts w:eastAsia="Calibri"/>
      <w:spacing w:val="100"/>
      <w:sz w:val="24"/>
      <w:szCs w:val="24"/>
      <w:lang w:eastAsia="en-US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986071"/>
    <w:pPr>
      <w:keepNext/>
      <w:spacing w:before="480" w:after="480"/>
      <w:jc w:val="center"/>
    </w:pPr>
    <w:rPr>
      <w:rFonts w:eastAsia="Calibri"/>
      <w:lang w:eastAsia="en-US"/>
    </w:rPr>
  </w:style>
  <w:style w:type="character" w:styleId="abc2NaslovChar" w:customStyle="true">
    <w:name w:val="abc2_Naslov Char"/>
    <w:basedOn w:val="Zadanifontodlomka"/>
    <w:link w:val="abc2Naslov"/>
    <w:rsid w:val="00986071"/>
    <w:rPr>
      <w:rFonts w:eastAsia="Calibri"/>
      <w:sz w:val="24"/>
      <w:szCs w:val="24"/>
      <w:lang w:eastAsia="en-US"/>
    </w:rPr>
  </w:style>
  <w:style w:type="character" w:styleId="Hiperveza1" w:customStyle="true">
    <w:name w:val="Hiperveza1"/>
    <w:basedOn w:val="Zadanifontodlomka"/>
    <w:uiPriority w:val="99"/>
    <w:unhideWhenUsed/>
    <w:rsid w:val="00986071"/>
    <w:rPr>
      <w:color w:val="0000FF"/>
      <w:u w:val="single"/>
    </w:rPr>
  </w:style>
  <w:style w:type="paragraph" w:styleId="Listarazmak0" w:customStyle="true">
    <w:name w:val="Lista_razmak"/>
    <w:basedOn w:val="Listaslijed"/>
    <w:qFormat/>
    <w:rsid w:val="00986071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986071"/>
    <w:rPr>
      <w:rFonts w:eastAsia="Calibri"/>
      <w:b/>
      <w:caps/>
      <w:spacing w:val="100"/>
      <w:sz w:val="24"/>
      <w:szCs w:val="24"/>
      <w:lang w:eastAsia="en-US"/>
    </w:rPr>
  </w:style>
  <w:style w:type="paragraph" w:styleId="NormaleSPIS" w:customStyle="true">
    <w:name w:val="Normal_eSPIS"/>
    <w:basedOn w:val="Normal"/>
    <w:link w:val="NormaleSPISChar"/>
    <w:qFormat/>
    <w:rsid w:val="00986071"/>
    <w:pPr>
      <w:ind w:firstLine="567"/>
      <w:jc w:val="both"/>
    </w:pPr>
  </w:style>
  <w:style w:type="character" w:styleId="NormaleSPISChar" w:customStyle="true">
    <w:name w:val="Normal_eSPIS Char"/>
    <w:basedOn w:val="Zadanifontodlomka"/>
    <w:link w:val="NormaleSPIS"/>
    <w:rsid w:val="00986071"/>
    <w:rPr>
      <w:sz w:val="24"/>
      <w:szCs w:val="24"/>
    </w:rPr>
  </w:style>
  <w:style w:type="numbering" w:styleId="NumListOI1" w:customStyle="true">
    <w:name w:val="NumList_OI)1"/>
    <w:uiPriority w:val="99"/>
    <w:locked/>
    <w:rsid w:val="00986071"/>
  </w:style>
  <w:style w:type="paragraph" w:styleId="Podnaslov1" w:customStyle="true">
    <w:name w:val="Podnaslov1"/>
    <w:basedOn w:val="Normal"/>
    <w:next w:val="Normal"/>
    <w:uiPriority w:val="11"/>
    <w:rsid w:val="00986071"/>
    <w:pPr>
      <w:numPr>
        <w:ilvl w:val="1"/>
      </w:numPr>
      <w:ind w:left="86"/>
    </w:pPr>
    <w:rPr>
      <w:rFonts w:ascii="Cambria" w:hAnsi="Cambria"/>
      <w:i/>
      <w:iCs/>
      <w:color w:val="4F81BD"/>
      <w:spacing w:val="15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986071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986071"/>
    <w:pPr>
      <w:spacing w:before="360"/>
      <w:ind w:left="5387"/>
    </w:pPr>
    <w:rPr>
      <w:rFonts w:eastAsia="Calibri"/>
      <w:noProof/>
      <w:lang w:eastAsia="en-US"/>
    </w:rPr>
  </w:style>
  <w:style w:type="character" w:styleId="SudacPotpisIzvornikChar" w:customStyle="true">
    <w:name w:val="SudacPotpis_Izvornik Char"/>
    <w:basedOn w:val="DostavitiChar"/>
    <w:link w:val="SudacPotpisIzvornik"/>
    <w:rsid w:val="00986071"/>
    <w:rPr>
      <w:rFonts w:eastAsia="Calibri"/>
      <w:noProof/>
      <w:sz w:val="24"/>
      <w:szCs w:val="24"/>
      <w:lang w:eastAsia="en-US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986071"/>
    <w:pPr>
      <w:spacing w:before="0"/>
    </w:pPr>
  </w:style>
  <w:style w:type="character" w:styleId="SudacPotpisOtpravakChar" w:customStyle="true">
    <w:name w:val="SudacPotpis_Otpravak Char"/>
    <w:basedOn w:val="SudacPotpisIzvornikChar"/>
    <w:link w:val="SudacPotpisOtpravak"/>
    <w:rsid w:val="00986071"/>
    <w:rPr>
      <w:rFonts w:eastAsia="Calibri"/>
      <w:noProof/>
      <w:sz w:val="24"/>
      <w:szCs w:val="24"/>
      <w:lang w:eastAsia="en-US"/>
    </w:rPr>
  </w:style>
  <w:style w:type="paragraph" w:styleId="Naslov10" w:customStyle="true">
    <w:name w:val="Naslov1"/>
    <w:basedOn w:val="Normal"/>
    <w:next w:val="Normal"/>
    <w:uiPriority w:val="10"/>
    <w:rsid w:val="00986071"/>
    <w:pPr>
      <w:pBdr>
        <w:bottom w:val="single" w:color="4F81BD" w:sz="8" w:space="4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986071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986071"/>
  </w:style>
  <w:style w:type="numbering" w:styleId="1ai">
    <w:name w:val="Outline List 1"/>
    <w:basedOn w:val="Bezpopisa"/>
    <w:uiPriority w:val="99"/>
    <w:semiHidden/>
    <w:unhideWhenUsed/>
    <w:rsid w:val="00986071"/>
  </w:style>
  <w:style w:type="numbering" w:styleId="lanaksekcija">
    <w:name w:val="Outline List 3"/>
    <w:basedOn w:val="Bezpopisa"/>
    <w:uiPriority w:val="99"/>
    <w:semiHidden/>
    <w:unhideWhenUsed/>
    <w:rsid w:val="00986071"/>
  </w:style>
  <w:style w:type="paragraph" w:styleId="Bibliografija">
    <w:name w:val="Bibliography"/>
    <w:basedOn w:val="Normal"/>
    <w:next w:val="Normal"/>
    <w:uiPriority w:val="99"/>
    <w:semiHidden/>
    <w:unhideWhenUsed/>
    <w:rsid w:val="00986071"/>
    <w:rPr>
      <w:rFonts w:eastAsia="Calibri"/>
      <w:lang w:eastAsia="en-US"/>
    </w:rPr>
  </w:style>
  <w:style w:type="paragraph" w:styleId="Blokteksta1" w:customStyle="true">
    <w:name w:val="Blok teksta1"/>
    <w:basedOn w:val="Normal"/>
    <w:next w:val="Blokteksta"/>
    <w:uiPriority w:val="99"/>
    <w:semiHidden/>
    <w:unhideWhenUsed/>
    <w:rsid w:val="00986071"/>
    <w:pPr>
      <w:pBdr>
        <w:top w:val="single" w:color="4F81BD" w:sz="2" w:space="10" w:shadow="true"/>
        <w:left w:val="single" w:color="4F81BD" w:sz="2" w:space="10" w:shadow="true"/>
        <w:bottom w:val="single" w:color="4F81BD" w:sz="2" w:space="10" w:shadow="true"/>
        <w:right w:val="single" w:color="4F81BD" w:sz="2" w:space="10" w:shadow="true"/>
      </w:pBdr>
      <w:ind w:left="1152" w:right="1152"/>
    </w:pPr>
    <w:rPr>
      <w:rFonts w:ascii="Calibri" w:hAnsi="Calibri"/>
      <w:i/>
      <w:iCs/>
      <w:color w:val="4F81BD"/>
      <w:lang w:eastAsia="en-US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986071"/>
    <w:pPr>
      <w:spacing w:after="240"/>
      <w:ind w:firstLine="360"/>
      <w:jc w:val="left"/>
    </w:pPr>
    <w:rPr>
      <w:rFonts w:eastAsia="Calibri"/>
      <w:sz w:val="24"/>
      <w:lang w:eastAsia="en-US"/>
    </w:r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986071"/>
    <w:rPr>
      <w:rFonts w:eastAsia="Calibri"/>
      <w:sz w:val="24"/>
      <w:szCs w:val="24"/>
      <w:lang w:eastAsia="en-US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986071"/>
    <w:pPr>
      <w:spacing w:after="240"/>
      <w:ind w:left="360" w:firstLine="360"/>
      <w:jc w:val="left"/>
    </w:pPr>
    <w:rPr>
      <w:rFonts w:ascii="Times New Roman" w:hAnsi="Times New Roman" w:eastAsia="Calibri" w:cs="Times New Roman"/>
      <w:bCs w:val="false"/>
      <w:sz w:val="24"/>
      <w:szCs w:val="24"/>
      <w:lang w:eastAsia="en-US"/>
    </w:r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986071"/>
    <w:rPr>
      <w:rFonts w:eastAsia="Calibri"/>
      <w:sz w:val="24"/>
      <w:szCs w:val="24"/>
      <w:lang w:eastAsia="en-US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986071"/>
    <w:pPr>
      <w:spacing w:after="120" w:line="480" w:lineRule="auto"/>
      <w:ind w:left="283"/>
    </w:pPr>
    <w:rPr>
      <w:rFonts w:eastAsia="Calibri"/>
      <w:lang w:eastAsia="en-US"/>
    </w:r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986071"/>
    <w:rPr>
      <w:rFonts w:eastAsia="Calibri"/>
      <w:sz w:val="24"/>
      <w:szCs w:val="24"/>
      <w:lang w:eastAsia="en-US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986071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986071"/>
    <w:rPr>
      <w:rFonts w:eastAsia="Calibri"/>
      <w:sz w:val="16"/>
      <w:szCs w:val="16"/>
      <w:lang w:eastAsia="en-US"/>
    </w:rPr>
  </w:style>
  <w:style w:type="character" w:styleId="Naslovknjige">
    <w:name w:val="Book Title"/>
    <w:basedOn w:val="Zadanifontodlomka"/>
    <w:uiPriority w:val="99"/>
    <w:unhideWhenUsed/>
    <w:rsid w:val="00986071"/>
    <w:rPr>
      <w:b/>
      <w:bCs/>
      <w:smallCaps/>
      <w:spacing w:val="5"/>
    </w:rPr>
  </w:style>
  <w:style w:type="paragraph" w:styleId="Opisslike1" w:customStyle="true">
    <w:name w:val="Opis slike1"/>
    <w:basedOn w:val="Normal"/>
    <w:next w:val="Normal"/>
    <w:uiPriority w:val="99"/>
    <w:semiHidden/>
    <w:unhideWhenUsed/>
    <w:rsid w:val="00986071"/>
    <w:rPr>
      <w:rFonts w:eastAsia="Calibri"/>
      <w:b/>
      <w:bCs/>
      <w:color w:val="4F81BD"/>
      <w:sz w:val="18"/>
      <w:szCs w:val="18"/>
      <w:lang w:eastAsia="en-US"/>
    </w:rPr>
  </w:style>
  <w:style w:type="paragraph" w:styleId="Zavretak">
    <w:name w:val="Closing"/>
    <w:basedOn w:val="Normal"/>
    <w:link w:val="ZavretakChar"/>
    <w:uiPriority w:val="99"/>
    <w:semiHidden/>
    <w:unhideWhenUsed/>
    <w:rsid w:val="00986071"/>
    <w:pPr>
      <w:ind w:left="4252"/>
    </w:pPr>
    <w:rPr>
      <w:rFonts w:eastAsia="Calibri"/>
      <w:lang w:eastAsia="en-US"/>
    </w:rPr>
  </w:style>
  <w:style w:type="character" w:styleId="ZavretakChar" w:customStyle="true">
    <w:name w:val="Završetak Char"/>
    <w:basedOn w:val="Zadanifontodlomka"/>
    <w:link w:val="Zavretak"/>
    <w:uiPriority w:val="99"/>
    <w:semiHidden/>
    <w:rsid w:val="00986071"/>
    <w:rPr>
      <w:rFonts w:eastAsia="Calibri"/>
      <w:sz w:val="24"/>
      <w:szCs w:val="24"/>
      <w:lang w:eastAsia="en-US"/>
    </w:rPr>
  </w:style>
  <w:style w:type="table" w:styleId="Obojanareetka1" w:customStyle="true">
    <w:name w:val="Obojana rešetka1"/>
    <w:basedOn w:val="Obinatablica"/>
    <w:next w:val="Obojanareetka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Obojanareetka-Isticanje11" w:customStyle="true">
    <w:name w:val="Obojana rešetka - Isticanje 11"/>
    <w:basedOn w:val="Obinatablica"/>
    <w:next w:val="Obojanareetka-Isticanje1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bojanoreetka-Isticanje21" w:customStyle="true">
    <w:name w:val="Obojano rešetka - Isticanje 21"/>
    <w:basedOn w:val="Obinatablica"/>
    <w:next w:val="Obojanoreetka-Isticanje2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Obojanareetka-Isticanje31" w:customStyle="true">
    <w:name w:val="Obojana rešetka - Isticanje 31"/>
    <w:basedOn w:val="Obinatablica"/>
    <w:next w:val="Obojanareetka-Isticanje3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Obojanareetka-Isticanje41" w:customStyle="true">
    <w:name w:val="Obojana rešetka - Isticanje 41"/>
    <w:basedOn w:val="Obinatablica"/>
    <w:next w:val="Obojanareetka-Isticanje4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Obojanareetka-Isticanje51" w:customStyle="true">
    <w:name w:val="Obojana rešetka - Isticanje 51"/>
    <w:basedOn w:val="Obinatablica"/>
    <w:next w:val="Obojanareetka-Isticanje5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Obojanareetka-Isticanje61" w:customStyle="true">
    <w:name w:val="Obojana rešetka - Isticanje 61"/>
    <w:basedOn w:val="Obinatablica"/>
    <w:next w:val="Obojanareetka-Isticanje6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bojanipopis1" w:customStyle="true">
    <w:name w:val="Obojani popis1"/>
    <w:basedOn w:val="Obinatablica"/>
    <w:next w:val="Obojanipopis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Obojanipopis-Isticanje11" w:customStyle="true">
    <w:name w:val="Obojani popis - Isticanje 11"/>
    <w:basedOn w:val="Obinatablica"/>
    <w:next w:val="Obojanipopis-Isticanje1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Obojanopopis-Isticanje21" w:customStyle="true">
    <w:name w:val="Obojano popis - Isticanje 21"/>
    <w:basedOn w:val="Obinatablica"/>
    <w:next w:val="Obojanopopis-Isticanje2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Obojanipopis-Isticanje31" w:customStyle="true">
    <w:name w:val="Obojani popis - Isticanje 31"/>
    <w:basedOn w:val="Obinatablica"/>
    <w:next w:val="Obojanipopis-Isticanje3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Obojanipopis-Isticanje41" w:customStyle="true">
    <w:name w:val="Obojani popis - Isticanje 41"/>
    <w:basedOn w:val="Obinatablica"/>
    <w:next w:val="Obojanipopis-Isticanje4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Obojanipopis-Isticanje51" w:customStyle="true">
    <w:name w:val="Obojani popis - Isticanje 51"/>
    <w:basedOn w:val="Obinatablica"/>
    <w:next w:val="Obojanipopis-Isticanje5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Obojanipopis-Isticanje61" w:customStyle="true">
    <w:name w:val="Obojani popis - Isticanje 61"/>
    <w:basedOn w:val="Obinatablica"/>
    <w:next w:val="Obojanipopis-Isticanje6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Obojanosjenanje1" w:customStyle="true">
    <w:name w:val="Obojano sjenčanje1"/>
    <w:basedOn w:val="Obinatablica"/>
    <w:next w:val="Obojanosjenanje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Obojanosjenanje-Isticanje11" w:customStyle="true">
    <w:name w:val="Obojano sjenčanje - Isticanje 11"/>
    <w:basedOn w:val="Obinatablica"/>
    <w:next w:val="Obojanosjenanje-Isticanje1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jenanjeuboji-Isticanje21" w:customStyle="true">
    <w:name w:val="Sjenčanje u boji - Isticanje 21"/>
    <w:basedOn w:val="Obinatablica"/>
    <w:next w:val="Sjenanjeuboji-Isticanje2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Obojanosjenanje-Isticanje31" w:customStyle="true">
    <w:name w:val="Obojano sjenčanje - Isticanje 31"/>
    <w:basedOn w:val="Obinatablica"/>
    <w:next w:val="Obojanosjenanje-Isticanje3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Obojanosjenanje-Isticanje41" w:customStyle="true">
    <w:name w:val="Obojano sjenčanje - Isticanje 41"/>
    <w:basedOn w:val="Obinatablica"/>
    <w:next w:val="Obojanosjenanje-Isticanje4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Obojanosjenanje-Isticanje51" w:customStyle="true">
    <w:name w:val="Obojano sjenčanje - Isticanje 51"/>
    <w:basedOn w:val="Obinatablica"/>
    <w:next w:val="Obojanosjenanje-Isticanje5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Obojanosjenanje-Isticanje61" w:customStyle="true">
    <w:name w:val="Obojano sjenčanje - Isticanje 61"/>
    <w:basedOn w:val="Obinatablica"/>
    <w:next w:val="Obojanosjenanje-Isticanje6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98607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86071"/>
    <w:rPr>
      <w:rFonts w:eastAsia="Calibri"/>
      <w:sz w:val="20"/>
      <w:szCs w:val="20"/>
      <w:lang w:eastAsia="en-US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986071"/>
    <w:rPr>
      <w:rFonts w:eastAsia="Calibri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86071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986071"/>
    <w:rPr>
      <w:rFonts w:eastAsia="Calibri"/>
      <w:b/>
      <w:bCs/>
      <w:sz w:val="20"/>
      <w:szCs w:val="20"/>
      <w:lang w:eastAsia="en-US"/>
    </w:rPr>
  </w:style>
  <w:style w:type="table" w:styleId="Tamnipopis1" w:customStyle="true">
    <w:name w:val="Tamni popis1"/>
    <w:basedOn w:val="Obinatablica"/>
    <w:next w:val="Tamnipopis"/>
    <w:uiPriority w:val="99"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Tamnipopis-Isticanje11" w:customStyle="true">
    <w:name w:val="Tamni popis - Isticanje 11"/>
    <w:basedOn w:val="Obinatablica"/>
    <w:next w:val="Tamnipopis-Isticanje1"/>
    <w:uiPriority w:val="99"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Tamnipopis-Isticanje21" w:customStyle="true">
    <w:name w:val="Tamni popis - Isticanje 21"/>
    <w:basedOn w:val="Obinatablica"/>
    <w:next w:val="Tamnipopis-Isticanje2"/>
    <w:uiPriority w:val="99"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Tamnipopis-Isticanje31" w:customStyle="true">
    <w:name w:val="Tamni popis - Isticanje 31"/>
    <w:basedOn w:val="Obinatablica"/>
    <w:next w:val="Tamnipopis-Isticanje3"/>
    <w:uiPriority w:val="99"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Tamnipopis-Isticanje41" w:customStyle="true">
    <w:name w:val="Tamni popis - Isticanje 41"/>
    <w:basedOn w:val="Obinatablica"/>
    <w:next w:val="Tamnipopis-Isticanje4"/>
    <w:uiPriority w:val="99"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Tamnipopis-Isticanje51" w:customStyle="true">
    <w:name w:val="Tamni popis - Isticanje 51"/>
    <w:basedOn w:val="Obinatablica"/>
    <w:next w:val="Tamnipopis-Isticanje5"/>
    <w:uiPriority w:val="99"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Tamnipopis-Isticanje61" w:customStyle="true">
    <w:name w:val="Tamni popis - Isticanje 61"/>
    <w:basedOn w:val="Obinatablica"/>
    <w:next w:val="Tamnipopis-Isticanje6"/>
    <w:uiPriority w:val="99"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986071"/>
    <w:rPr>
      <w:rFonts w:eastAsia="Calibri"/>
      <w:lang w:eastAsia="en-US"/>
    </w:rPr>
  </w:style>
  <w:style w:type="character" w:styleId="DatumChar" w:customStyle="true">
    <w:name w:val="Datum Char"/>
    <w:basedOn w:val="Zadanifontodlomka"/>
    <w:link w:val="Datum"/>
    <w:uiPriority w:val="99"/>
    <w:semiHidden/>
    <w:rsid w:val="00986071"/>
    <w:rPr>
      <w:rFonts w:eastAsia="Calibri"/>
      <w:sz w:val="24"/>
      <w:szCs w:val="24"/>
      <w:lang w:eastAsia="en-US"/>
    </w:rPr>
  </w:style>
  <w:style w:type="paragraph" w:styleId="Kartadokumenta">
    <w:name w:val="Document Map"/>
    <w:basedOn w:val="Normal"/>
    <w:link w:val="KartadokumentaChar"/>
    <w:uiPriority w:val="99"/>
    <w:unhideWhenUsed/>
    <w:rsid w:val="00986071"/>
    <w:rPr>
      <w:rFonts w:ascii="Tahoma" w:hAnsi="Tahoma" w:eastAsia="Calibri" w:cs="Tahoma"/>
      <w:sz w:val="16"/>
      <w:szCs w:val="16"/>
      <w:lang w:eastAsia="en-US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986071"/>
    <w:rPr>
      <w:rFonts w:ascii="Tahoma" w:hAnsi="Tahoma" w:eastAsia="Calibri" w:cs="Tahoma"/>
      <w:sz w:val="16"/>
      <w:szCs w:val="16"/>
      <w:lang w:eastAsia="en-US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986071"/>
    <w:rPr>
      <w:rFonts w:eastAsia="Calibri"/>
      <w:lang w:eastAsia="en-US"/>
    </w:r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986071"/>
    <w:rPr>
      <w:rFonts w:eastAsia="Calibri"/>
      <w:sz w:val="24"/>
      <w:szCs w:val="24"/>
      <w:lang w:eastAsia="en-US"/>
    </w:rPr>
  </w:style>
  <w:style w:type="character" w:styleId="Referencakrajnjebiljeke">
    <w:name w:val="endnote reference"/>
    <w:basedOn w:val="Zadanifontodlomka"/>
    <w:uiPriority w:val="99"/>
    <w:semiHidden/>
    <w:unhideWhenUsed/>
    <w:rsid w:val="00986071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986071"/>
    <w:rPr>
      <w:rFonts w:eastAsia="Calibri"/>
      <w:sz w:val="20"/>
      <w:szCs w:val="20"/>
      <w:lang w:eastAsia="en-US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986071"/>
    <w:rPr>
      <w:rFonts w:eastAsia="Calibri"/>
      <w:sz w:val="20"/>
      <w:szCs w:val="20"/>
      <w:lang w:eastAsia="en-US"/>
    </w:rPr>
  </w:style>
  <w:style w:type="paragraph" w:styleId="Povratnaomotnica1" w:customStyle="true">
    <w:name w:val="Povratna omotnica1"/>
    <w:basedOn w:val="Normal"/>
    <w:next w:val="Povratnaomotnica"/>
    <w:uiPriority w:val="99"/>
    <w:semiHidden/>
    <w:unhideWhenUsed/>
    <w:rsid w:val="00986071"/>
    <w:rPr>
      <w:rFonts w:ascii="Cambria" w:hAnsi="Cambria"/>
      <w:sz w:val="20"/>
      <w:szCs w:val="20"/>
      <w:lang w:eastAsia="en-US"/>
    </w:rPr>
  </w:style>
  <w:style w:type="character" w:styleId="SlijeenaHiperveza1" w:customStyle="true">
    <w:name w:val="SlijeđenaHiperveza1"/>
    <w:basedOn w:val="Zadanifontodlomka"/>
    <w:uiPriority w:val="99"/>
    <w:semiHidden/>
    <w:unhideWhenUsed/>
    <w:rsid w:val="00986071"/>
    <w:rPr>
      <w:color w:val="800080"/>
      <w:u w:val="single"/>
    </w:rPr>
  </w:style>
  <w:style w:type="character" w:styleId="HTML-akronim">
    <w:name w:val="HTML Acronym"/>
    <w:basedOn w:val="Zadanifontodlomka"/>
    <w:uiPriority w:val="99"/>
    <w:semiHidden/>
    <w:unhideWhenUsed/>
    <w:rsid w:val="00986071"/>
  </w:style>
  <w:style w:type="paragraph" w:styleId="HTML-adresa">
    <w:name w:val="HTML Address"/>
    <w:basedOn w:val="Normal"/>
    <w:link w:val="HTML-adresaChar"/>
    <w:uiPriority w:val="99"/>
    <w:semiHidden/>
    <w:unhideWhenUsed/>
    <w:rsid w:val="00986071"/>
    <w:rPr>
      <w:rFonts w:eastAsia="Calibri"/>
      <w:i/>
      <w:iCs/>
      <w:lang w:eastAsia="en-US"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986071"/>
    <w:rPr>
      <w:rFonts w:eastAsia="Calibri"/>
      <w:i/>
      <w:iCs/>
      <w:sz w:val="24"/>
      <w:szCs w:val="24"/>
      <w:lang w:eastAsia="en-US"/>
    </w:rPr>
  </w:style>
  <w:style w:type="character" w:styleId="HTML-navod">
    <w:name w:val="HTML Cite"/>
    <w:basedOn w:val="Zadanifontodlomka"/>
    <w:uiPriority w:val="99"/>
    <w:semiHidden/>
    <w:unhideWhenUsed/>
    <w:rsid w:val="00986071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986071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986071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986071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986071"/>
    <w:rPr>
      <w:rFonts w:ascii="Consolas" w:hAnsi="Consolas" w:eastAsia="Calibri" w:cs="Consolas"/>
      <w:sz w:val="20"/>
      <w:szCs w:val="20"/>
      <w:lang w:eastAsia="en-US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986071"/>
    <w:rPr>
      <w:rFonts w:ascii="Consolas" w:hAnsi="Consolas" w:eastAsia="Calibri" w:cs="Consolas"/>
      <w:sz w:val="20"/>
      <w:szCs w:val="20"/>
      <w:lang w:eastAsia="en-US"/>
    </w:rPr>
  </w:style>
  <w:style w:type="character" w:styleId="HTML-primjer">
    <w:name w:val="HTML Sample"/>
    <w:basedOn w:val="Zadanifontodlomka"/>
    <w:uiPriority w:val="99"/>
    <w:semiHidden/>
    <w:unhideWhenUsed/>
    <w:rsid w:val="00986071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986071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986071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986071"/>
    <w:pPr>
      <w:ind w:left="240" w:hanging="240"/>
    </w:pPr>
    <w:rPr>
      <w:rFonts w:eastAsia="Calibri"/>
      <w:lang w:eastAsia="en-US"/>
    </w:rPr>
  </w:style>
  <w:style w:type="paragraph" w:styleId="Indeks2">
    <w:name w:val="index 2"/>
    <w:basedOn w:val="Normal"/>
    <w:next w:val="Normal"/>
    <w:autoRedefine/>
    <w:uiPriority w:val="99"/>
    <w:semiHidden/>
    <w:unhideWhenUsed/>
    <w:rsid w:val="00986071"/>
    <w:pPr>
      <w:ind w:left="480" w:hanging="240"/>
    </w:pPr>
    <w:rPr>
      <w:rFonts w:eastAsia="Calibri"/>
      <w:lang w:eastAsia="en-US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986071"/>
    <w:pPr>
      <w:ind w:left="720" w:hanging="240"/>
    </w:pPr>
    <w:rPr>
      <w:rFonts w:eastAsia="Calibri"/>
      <w:lang w:eastAsia="en-US"/>
    </w:rPr>
  </w:style>
  <w:style w:type="paragraph" w:styleId="Indeks4">
    <w:name w:val="index 4"/>
    <w:basedOn w:val="Normal"/>
    <w:next w:val="Normal"/>
    <w:autoRedefine/>
    <w:uiPriority w:val="99"/>
    <w:semiHidden/>
    <w:unhideWhenUsed/>
    <w:rsid w:val="00986071"/>
    <w:pPr>
      <w:ind w:left="960" w:hanging="240"/>
    </w:pPr>
    <w:rPr>
      <w:rFonts w:eastAsia="Calibri"/>
      <w:lang w:eastAsia="en-US"/>
    </w:rPr>
  </w:style>
  <w:style w:type="paragraph" w:styleId="Indeks5">
    <w:name w:val="index 5"/>
    <w:basedOn w:val="Normal"/>
    <w:next w:val="Normal"/>
    <w:autoRedefine/>
    <w:uiPriority w:val="99"/>
    <w:semiHidden/>
    <w:unhideWhenUsed/>
    <w:rsid w:val="00986071"/>
    <w:pPr>
      <w:ind w:left="1200" w:hanging="240"/>
    </w:pPr>
    <w:rPr>
      <w:rFonts w:eastAsia="Calibri"/>
      <w:lang w:eastAsia="en-US"/>
    </w:rPr>
  </w:style>
  <w:style w:type="paragraph" w:styleId="Indeks6">
    <w:name w:val="index 6"/>
    <w:basedOn w:val="Normal"/>
    <w:next w:val="Normal"/>
    <w:autoRedefine/>
    <w:uiPriority w:val="99"/>
    <w:semiHidden/>
    <w:unhideWhenUsed/>
    <w:rsid w:val="00986071"/>
    <w:pPr>
      <w:ind w:left="1440" w:hanging="240"/>
    </w:pPr>
    <w:rPr>
      <w:rFonts w:eastAsia="Calibri"/>
      <w:lang w:eastAsia="en-US"/>
    </w:rPr>
  </w:style>
  <w:style w:type="paragraph" w:styleId="Indeks7">
    <w:name w:val="index 7"/>
    <w:basedOn w:val="Normal"/>
    <w:next w:val="Normal"/>
    <w:autoRedefine/>
    <w:uiPriority w:val="99"/>
    <w:semiHidden/>
    <w:unhideWhenUsed/>
    <w:rsid w:val="00986071"/>
    <w:pPr>
      <w:ind w:left="1680" w:hanging="240"/>
    </w:pPr>
    <w:rPr>
      <w:rFonts w:eastAsia="Calibri"/>
      <w:lang w:eastAsia="en-US"/>
    </w:rPr>
  </w:style>
  <w:style w:type="paragraph" w:styleId="Indeks8">
    <w:name w:val="index 8"/>
    <w:basedOn w:val="Normal"/>
    <w:next w:val="Normal"/>
    <w:autoRedefine/>
    <w:uiPriority w:val="99"/>
    <w:semiHidden/>
    <w:unhideWhenUsed/>
    <w:rsid w:val="00986071"/>
    <w:pPr>
      <w:ind w:left="1920" w:hanging="240"/>
    </w:pPr>
    <w:rPr>
      <w:rFonts w:eastAsia="Calibri"/>
      <w:lang w:eastAsia="en-US"/>
    </w:rPr>
  </w:style>
  <w:style w:type="paragraph" w:styleId="Indeks9">
    <w:name w:val="index 9"/>
    <w:basedOn w:val="Normal"/>
    <w:next w:val="Normal"/>
    <w:autoRedefine/>
    <w:uiPriority w:val="99"/>
    <w:semiHidden/>
    <w:unhideWhenUsed/>
    <w:rsid w:val="00986071"/>
    <w:pPr>
      <w:ind w:left="2160" w:hanging="240"/>
    </w:pPr>
    <w:rPr>
      <w:rFonts w:eastAsia="Calibri"/>
      <w:lang w:eastAsia="en-US"/>
    </w:rPr>
  </w:style>
  <w:style w:type="paragraph" w:styleId="Naslovindeksa1" w:customStyle="true">
    <w:name w:val="Naslov indeksa1"/>
    <w:basedOn w:val="Normal"/>
    <w:next w:val="Indeks1"/>
    <w:uiPriority w:val="99"/>
    <w:semiHidden/>
    <w:unhideWhenUsed/>
    <w:rsid w:val="00986071"/>
    <w:rPr>
      <w:rFonts w:ascii="Cambria" w:hAnsi="Cambria"/>
      <w:b/>
      <w:bCs/>
      <w:lang w:eastAsia="en-US"/>
    </w:rPr>
  </w:style>
  <w:style w:type="character" w:styleId="Istaknutareferenca1" w:customStyle="true">
    <w:name w:val="Istaknuta referenca1"/>
    <w:basedOn w:val="Zadanifontodlomka"/>
    <w:uiPriority w:val="99"/>
    <w:unhideWhenUsed/>
    <w:rsid w:val="00986071"/>
    <w:rPr>
      <w:b/>
      <w:bCs/>
      <w:smallCaps/>
      <w:color w:val="C0504D"/>
      <w:spacing w:val="5"/>
      <w:u w:val="single"/>
    </w:rPr>
  </w:style>
  <w:style w:type="table" w:styleId="Svijetlareetka1" w:customStyle="true">
    <w:name w:val="Svijetla rešetka1"/>
    <w:basedOn w:val="Obinatablica"/>
    <w:next w:val="Svijetlareetka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Svijetlareetka-Isticanje11" w:customStyle="true">
    <w:name w:val="Svijetla rešetka - Isticanje 11"/>
    <w:basedOn w:val="Obinatablica"/>
    <w:next w:val="Svijetlareetka-Isticanje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Svijetlareetka-Isticanje21" w:customStyle="true">
    <w:name w:val="Svijetla rešetka - Isticanje 21"/>
    <w:basedOn w:val="Obinatablica"/>
    <w:next w:val="Svijetlareetka-Isticanje2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Svijetlareetka-Isticanje31" w:customStyle="true">
    <w:name w:val="Svijetla rešetka - Isticanje 31"/>
    <w:basedOn w:val="Obinatablica"/>
    <w:next w:val="Svijetlareetka-Isticanje3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Svijetlareetka-Isticanje41" w:customStyle="true">
    <w:name w:val="Svijetla rešetka - Isticanje 41"/>
    <w:basedOn w:val="Obinatablica"/>
    <w:next w:val="Svijetlareetka-Isticanje4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Svijetlareetka-Isticanje51" w:customStyle="true">
    <w:name w:val="Svijetla rešetka - Isticanje 51"/>
    <w:basedOn w:val="Obinatablica"/>
    <w:next w:val="Svijetlareetka-Isticanje5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Srednjareetka-Isticanje61" w:customStyle="true">
    <w:name w:val="Srednja rešetka - Isticanje 61"/>
    <w:basedOn w:val="Obinatablica"/>
    <w:next w:val="Srednjareetka-Isticanje6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Svijetlipopis1" w:customStyle="true">
    <w:name w:val="Svijetli popis1"/>
    <w:basedOn w:val="Obinatablica"/>
    <w:next w:val="Svijetlipopis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Svijetlipopis-Isticanje11" w:customStyle="true">
    <w:name w:val="Svijetli popis - Isticanje 11"/>
    <w:basedOn w:val="Obinatablica"/>
    <w:next w:val="Svijetlipopis-Isticanje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Svijetlipopis-Isticanje21" w:customStyle="true">
    <w:name w:val="Svijetli popis - Isticanje 21"/>
    <w:basedOn w:val="Obinatablica"/>
    <w:next w:val="Svijetlipopis-Isticanje2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Svijetlipopis-Isticanje31" w:customStyle="true">
    <w:name w:val="Svijetli popis - Isticanje 31"/>
    <w:basedOn w:val="Obinatablica"/>
    <w:next w:val="Svijetlipopis-Isticanje3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Svijetlipopis-Isticanje41" w:customStyle="true">
    <w:name w:val="Svijetli popis - Isticanje 41"/>
    <w:basedOn w:val="Obinatablica"/>
    <w:next w:val="Svijetlipopis-Isticanje4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Svijetlipopis-Isticanje51" w:customStyle="true">
    <w:name w:val="Svijetli popis - Isticanje 51"/>
    <w:basedOn w:val="Obinatablica"/>
    <w:next w:val="Svijetlipopis-Isticanje5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Srednjipopis-Isticanje61" w:customStyle="true">
    <w:name w:val="Srednji popis - Isticanje 61"/>
    <w:basedOn w:val="Obinatablica"/>
    <w:next w:val="Srednjipopis-Isticanje6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Svijetlosjenanje1" w:customStyle="true">
    <w:name w:val="Svijetlo sjenčanje1"/>
    <w:basedOn w:val="Obinatablica"/>
    <w:next w:val="Svijetlosjenanje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ijetlosjenanje-Isticanje11" w:customStyle="true">
    <w:name w:val="Svijetlo sjenčanje - Isticanje 11"/>
    <w:basedOn w:val="Obinatablica"/>
    <w:next w:val="Svijetlosjenanje-Isticanje1"/>
    <w:uiPriority w:val="99"/>
    <w:unhideWhenUsed/>
    <w:rsid w:val="00986071"/>
    <w:rPr>
      <w:rFonts w:eastAsia="Calibri"/>
      <w:color w:val="365F91"/>
      <w:sz w:val="24"/>
      <w:szCs w:val="24"/>
      <w:lang w:val="en-US" w:eastAsia="en-US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ijetlosjenanje-Isticanje21" w:customStyle="true">
    <w:name w:val="Svijetlo sjenčanje - Isticanje 21"/>
    <w:basedOn w:val="Obinatablica"/>
    <w:next w:val="Svijetlosjenanje-Isticanje2"/>
    <w:uiPriority w:val="99"/>
    <w:unhideWhenUsed/>
    <w:rsid w:val="00986071"/>
    <w:rPr>
      <w:rFonts w:eastAsia="Calibri"/>
      <w:color w:val="943634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ijetlosjenanje-Isticanje31" w:customStyle="true">
    <w:name w:val="Svijetlo sjenčanje - Isticanje 31"/>
    <w:basedOn w:val="Obinatablica"/>
    <w:next w:val="Svijetlosjenanje-Isticanje3"/>
    <w:uiPriority w:val="99"/>
    <w:unhideWhenUsed/>
    <w:rsid w:val="00986071"/>
    <w:rPr>
      <w:rFonts w:eastAsia="Calibri"/>
      <w:color w:val="76923C"/>
      <w:sz w:val="24"/>
      <w:szCs w:val="24"/>
      <w:lang w:val="en-US" w:eastAsia="en-US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ijetlosjenanje-Isticanje41" w:customStyle="true">
    <w:name w:val="Svijetlo sjenčanje - Isticanje 41"/>
    <w:basedOn w:val="Obinatablica"/>
    <w:next w:val="Svijetlosjenanje-Isticanje4"/>
    <w:uiPriority w:val="99"/>
    <w:unhideWhenUsed/>
    <w:rsid w:val="00986071"/>
    <w:rPr>
      <w:rFonts w:eastAsia="Calibri"/>
      <w:color w:val="5F497A"/>
      <w:sz w:val="24"/>
      <w:szCs w:val="24"/>
      <w:lang w:val="en-US" w:eastAsia="en-US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ijetlosjenanje-Isticanje51" w:customStyle="true">
    <w:name w:val="Svijetlo sjenčanje - Isticanje 51"/>
    <w:basedOn w:val="Obinatablica"/>
    <w:next w:val="Svijetlosjenanje-Isticanje5"/>
    <w:uiPriority w:val="99"/>
    <w:unhideWhenUsed/>
    <w:rsid w:val="00986071"/>
    <w:rPr>
      <w:rFonts w:eastAsia="Calibri"/>
      <w:color w:val="31849B"/>
      <w:sz w:val="24"/>
      <w:szCs w:val="24"/>
      <w:lang w:val="en-US" w:eastAsia="en-US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Svijetlosjenanje-Isticanje61" w:customStyle="true">
    <w:name w:val="Svijetlo sjenčanje - Isticanje 61"/>
    <w:basedOn w:val="Obinatablica"/>
    <w:next w:val="Svijetlosjenanje-Isticanje6"/>
    <w:uiPriority w:val="99"/>
    <w:unhideWhenUsed/>
    <w:rsid w:val="00986071"/>
    <w:rPr>
      <w:rFonts w:eastAsia="Calibri"/>
      <w:color w:val="E36C0A"/>
      <w:sz w:val="24"/>
      <w:szCs w:val="24"/>
      <w:lang w:val="en-US" w:eastAsia="en-US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Brojretka">
    <w:name w:val="line number"/>
    <w:basedOn w:val="Zadanifontodlomka"/>
    <w:uiPriority w:val="99"/>
    <w:semiHidden/>
    <w:unhideWhenUsed/>
    <w:rsid w:val="00986071"/>
  </w:style>
  <w:style w:type="paragraph" w:styleId="Tekstmakronaredbe">
    <w:name w:val="macro"/>
    <w:link w:val="TekstmakronaredbeChar"/>
    <w:uiPriority w:val="99"/>
    <w:semiHidden/>
    <w:unhideWhenUsed/>
    <w:rsid w:val="00986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Calibri" w:cs="Consolas"/>
      <w:sz w:val="20"/>
      <w:szCs w:val="20"/>
      <w:lang w:val="en-US" w:eastAsia="en-US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986071"/>
    <w:rPr>
      <w:rFonts w:ascii="Consolas" w:hAnsi="Consolas" w:eastAsia="Calibri" w:cs="Consolas"/>
      <w:sz w:val="20"/>
      <w:szCs w:val="20"/>
      <w:lang w:val="en-US" w:eastAsia="en-US"/>
    </w:rPr>
  </w:style>
  <w:style w:type="table" w:styleId="Srednjareetka11" w:customStyle="true">
    <w:name w:val="Srednja rešetka 11"/>
    <w:basedOn w:val="Obinatablica"/>
    <w:next w:val="Srednjareetka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Srednjareetka1-Isticanje11" w:customStyle="true">
    <w:name w:val="Srednja rešetka 1 - Isticanje 11"/>
    <w:basedOn w:val="Obinatablica"/>
    <w:next w:val="Srednjareetka1-Isticanje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Srednjareetka1-Isticanje21" w:customStyle="true">
    <w:name w:val="Srednja rešetka 1 - Isticanje 21"/>
    <w:basedOn w:val="Obinatablica"/>
    <w:next w:val="Srednjareetka1-Isticanje2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Srednjareetka1-Isticanje31" w:customStyle="true">
    <w:name w:val="Srednja rešetka 1 - Isticanje 31"/>
    <w:basedOn w:val="Obinatablica"/>
    <w:next w:val="Srednjareetka1-Isticanje3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Srednjareetka1-Isticanje41" w:customStyle="true">
    <w:name w:val="Srednja rešetka 1 - Isticanje 41"/>
    <w:basedOn w:val="Obinatablica"/>
    <w:next w:val="Srednjareetka1-Isticanje4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rednjareetka1-Isticanje51" w:customStyle="true">
    <w:name w:val="Srednja rešetka 1 - Isticanje 51"/>
    <w:basedOn w:val="Obinatablica"/>
    <w:next w:val="Srednjareetka1-Isticanje5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Srednjareetka1-Isticanje61" w:customStyle="true">
    <w:name w:val="Srednja rešetka 1 - Isticanje 61"/>
    <w:basedOn w:val="Obinatablica"/>
    <w:next w:val="Srednjareetka1-Isticanje6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Srednjareetka21" w:customStyle="true">
    <w:name w:val="Srednja rešetka 21"/>
    <w:basedOn w:val="Obinatablica"/>
    <w:next w:val="Srednjareetka2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Srednjareetka2-Isticanje11" w:customStyle="true">
    <w:name w:val="Srednja rešetka 2 - Isticanje 11"/>
    <w:basedOn w:val="Obinatablica"/>
    <w:next w:val="Srednjareetka2-Isticanje1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Srednjareetka2-Isticanje21" w:customStyle="true">
    <w:name w:val="Srednja rešetka 2 - Isticanje 21"/>
    <w:basedOn w:val="Obinatablica"/>
    <w:next w:val="Srednjareetka2-Isticanje2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Srednjareetka2-Isticanje31" w:customStyle="true">
    <w:name w:val="Srednja rešetka 2 - Isticanje 31"/>
    <w:basedOn w:val="Obinatablica"/>
    <w:next w:val="Srednjareetka2-Isticanje3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Srednjareetka2-Isticanje41" w:customStyle="true">
    <w:name w:val="Srednja rešetka 2 - Isticanje 41"/>
    <w:basedOn w:val="Obinatablica"/>
    <w:next w:val="Srednjareetka2-Isticanje4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Srednjareetka2-Isticanje51" w:customStyle="true">
    <w:name w:val="Srednja rešetka 2 - Isticanje 51"/>
    <w:basedOn w:val="Obinatablica"/>
    <w:next w:val="Srednjareetka2-Isticanje5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Srednjareetka2-Isticanje61" w:customStyle="true">
    <w:name w:val="Srednja rešetka 2 - Isticanje 61"/>
    <w:basedOn w:val="Obinatablica"/>
    <w:next w:val="Srednjareetka2-Isticanje6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Srednjareetka31" w:customStyle="true">
    <w:name w:val="Srednja rešetka 31"/>
    <w:basedOn w:val="Obinatablica"/>
    <w:next w:val="Srednjareetka3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Srednjareetka3-Isticanje11" w:customStyle="true">
    <w:name w:val="Srednja rešetka 3 - Isticanje 11"/>
    <w:basedOn w:val="Obinatablica"/>
    <w:next w:val="Srednjareetka3-Isticanje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Srednjareetka3-Isticanje21" w:customStyle="true">
    <w:name w:val="Srednja rešetka 3 - Isticanje 21"/>
    <w:basedOn w:val="Obinatablica"/>
    <w:next w:val="Srednjareetka3-Isticanje2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Srednjareetka3-Isticanje31" w:customStyle="true">
    <w:name w:val="Srednja rešetka 3 - Isticanje 31"/>
    <w:basedOn w:val="Obinatablica"/>
    <w:next w:val="Srednjareetka3-Isticanje3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Srednjareetka3-Isticanje41" w:customStyle="true">
    <w:name w:val="Srednja rešetka 3 - Isticanje 41"/>
    <w:basedOn w:val="Obinatablica"/>
    <w:next w:val="Srednjareetka3-Isticanje4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Srednjareetka3-Isticanje51" w:customStyle="true">
    <w:name w:val="Srednja rešetka 3 - Isticanje 51"/>
    <w:basedOn w:val="Obinatablica"/>
    <w:next w:val="Srednjareetka3-Isticanje5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Srednjareetka3-Isticanje61" w:customStyle="true">
    <w:name w:val="Srednja rešetka 3 - Isticanje 61"/>
    <w:basedOn w:val="Obinatablica"/>
    <w:next w:val="Srednjareetka3-Isticanje6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Srednjipopis11" w:customStyle="true">
    <w:name w:val="Srednji popis 11"/>
    <w:basedOn w:val="Obinatablica"/>
    <w:next w:val="Srednjipopis1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Srednjipopis1-Isticanje11" w:customStyle="true">
    <w:name w:val="Srednji popis 1 - Isticanje 11"/>
    <w:basedOn w:val="Obinatablica"/>
    <w:next w:val="Srednjipopis1-Isticanje1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Srednjipopis1-Isticanje21" w:customStyle="true">
    <w:name w:val="Srednji popis 1 - Isticanje 21"/>
    <w:basedOn w:val="Obinatablica"/>
    <w:next w:val="Srednjipopis1-Isticanje2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Srednjipopis1-Isticanje31" w:customStyle="true">
    <w:name w:val="Srednji popis 1 - Isticanje 31"/>
    <w:basedOn w:val="Obinatablica"/>
    <w:next w:val="Srednjipopis1-Isticanje3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Srednjipopis1-Isticanje41" w:customStyle="true">
    <w:name w:val="Srednji popis 1 - Isticanje 41"/>
    <w:basedOn w:val="Obinatablica"/>
    <w:next w:val="Srednjipopis1-Isticanje4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Srednjipopis1-Isticanje51" w:customStyle="true">
    <w:name w:val="Srednji popis 1 - Isticanje 51"/>
    <w:basedOn w:val="Obinatablica"/>
    <w:next w:val="Srednjipopis1-Isticanje5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Srednjipopis1-Isticanje61" w:customStyle="true">
    <w:name w:val="Srednji popis 1 - Isticanje 61"/>
    <w:basedOn w:val="Obinatablica"/>
    <w:next w:val="Srednjipopis1-Isticanje6"/>
    <w:uiPriority w:val="99"/>
    <w:unhideWhenUsed/>
    <w:rsid w:val="00986071"/>
    <w:rPr>
      <w:rFonts w:eastAsia="Calibri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Srednjipopis21" w:customStyle="true">
    <w:name w:val="Srednji popis 21"/>
    <w:basedOn w:val="Obinatablica"/>
    <w:next w:val="Srednjipopis2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1" w:customStyle="true">
    <w:name w:val="Srednji popis 2 - Isticanje 11"/>
    <w:basedOn w:val="Obinatablica"/>
    <w:next w:val="Srednjipopis2-Isticanje1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1" w:customStyle="true">
    <w:name w:val="Srednji popis 2 - Isticanje 21"/>
    <w:basedOn w:val="Obinatablica"/>
    <w:next w:val="Srednjipopis2-Isticanje2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1" w:customStyle="true">
    <w:name w:val="Srednji popis 2 - Isticanje 31"/>
    <w:basedOn w:val="Obinatablica"/>
    <w:next w:val="Srednjipopis2-Isticanje3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1" w:customStyle="true">
    <w:name w:val="Srednji popis 2 - Isticanje 41"/>
    <w:basedOn w:val="Obinatablica"/>
    <w:next w:val="Srednjipopis2-Isticanje4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1" w:customStyle="true">
    <w:name w:val="Srednji popis 2 - Isticanje 51"/>
    <w:basedOn w:val="Obinatablica"/>
    <w:next w:val="Srednjipopis2-Isticanje5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1" w:customStyle="true">
    <w:name w:val="Srednji popis 2 - Isticanje 61"/>
    <w:basedOn w:val="Obinatablica"/>
    <w:next w:val="Srednjipopis2-Isticanje6"/>
    <w:uiPriority w:val="99"/>
    <w:unhideWhenUsed/>
    <w:rsid w:val="00986071"/>
    <w:rPr>
      <w:rFonts w:ascii="Cambria" w:hAnsi="Cambria"/>
      <w:color w:val="000000"/>
      <w:sz w:val="24"/>
      <w:szCs w:val="24"/>
      <w:lang w:val="en-US" w:eastAsia="en-US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1" w:customStyle="true">
    <w:name w:val="Srednje sjenčanje 11"/>
    <w:basedOn w:val="Obinatablica"/>
    <w:next w:val="Srednjesjenanje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1" w:customStyle="true">
    <w:name w:val="Srednje sjenčanje 1 - Isticanje 11"/>
    <w:basedOn w:val="Obinatablica"/>
    <w:next w:val="Srednjesjenanje1-Isticanje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1" w:customStyle="true">
    <w:name w:val="Srednje sjenčanje 1 - Isticanje 21"/>
    <w:basedOn w:val="Obinatablica"/>
    <w:next w:val="Srednjesjenanje1-Isticanje2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1" w:customStyle="true">
    <w:name w:val="Srednje sjenčanje 1 - Isticanje 31"/>
    <w:basedOn w:val="Obinatablica"/>
    <w:next w:val="Srednjesjenanje1-Isticanje3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1" w:customStyle="true">
    <w:name w:val="Srednje sjenčanje 1 - Isticanje 41"/>
    <w:basedOn w:val="Obinatablica"/>
    <w:next w:val="Srednjesjenanje1-Isticanje4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1" w:customStyle="true">
    <w:name w:val="Srednje sjenčanje 1 - Isticanje 51"/>
    <w:basedOn w:val="Obinatablica"/>
    <w:next w:val="Srednjesjenanje1-Isticanje5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1" w:customStyle="true">
    <w:name w:val="Srednje sjenčanje 1 - Isticanje 61"/>
    <w:basedOn w:val="Obinatablica"/>
    <w:next w:val="Srednjesjenanje1-Isticanje6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1" w:customStyle="true">
    <w:name w:val="Srednje sjenčanje 21"/>
    <w:basedOn w:val="Obinatablica"/>
    <w:next w:val="Srednjesjenanje2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1" w:customStyle="true">
    <w:name w:val="Srednje sjenčanje 2 - Isticanje 11"/>
    <w:basedOn w:val="Obinatablica"/>
    <w:next w:val="Srednjesjenanje2-Isticanje1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1" w:customStyle="true">
    <w:name w:val="Srednje sjenčanje 2 - Isticanje 21"/>
    <w:basedOn w:val="Obinatablica"/>
    <w:next w:val="Srednjesjenanje2-Isticanje2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1" w:customStyle="true">
    <w:name w:val="Srednje sjenčanje 2 - Isticanje 31"/>
    <w:basedOn w:val="Obinatablica"/>
    <w:next w:val="Srednjesjenanje2-Isticanje3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1" w:customStyle="true">
    <w:name w:val="Srednje sjenčanje 2 - Isticanje 41"/>
    <w:basedOn w:val="Obinatablica"/>
    <w:next w:val="Srednjesjenanje2-Isticanje4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1" w:customStyle="true">
    <w:name w:val="Srednje sjenčanje 2 - Isticanje 51"/>
    <w:basedOn w:val="Obinatablica"/>
    <w:next w:val="Srednjesjenanje2-Isticanje5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1" w:customStyle="true">
    <w:name w:val="Srednje sjenčanje 2 - Isticanje 61"/>
    <w:basedOn w:val="Obinatablica"/>
    <w:next w:val="Srednjesjenanje2-Isticanje6"/>
    <w:uiPriority w:val="99"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1" w:customStyle="true">
    <w:name w:val="Zaglavlje poruke1"/>
    <w:basedOn w:val="Normal"/>
    <w:next w:val="Zaglavljeporuke"/>
    <w:link w:val="ZaglavljeporukeChar"/>
    <w:uiPriority w:val="99"/>
    <w:semiHidden/>
    <w:unhideWhenUsed/>
    <w:rsid w:val="00986071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</w:rPr>
  </w:style>
  <w:style w:type="character" w:styleId="ZaglavljeporukeChar" w:customStyle="true">
    <w:name w:val="Zaglavlje poruke Char"/>
    <w:basedOn w:val="Zadanifontodlomka"/>
    <w:link w:val="Zaglavljeporuke1"/>
    <w:uiPriority w:val="99"/>
    <w:semiHidden/>
    <w:rsid w:val="00986071"/>
    <w:rPr>
      <w:rFonts w:ascii="Cambria" w:hAnsi="Cambria" w:eastAsia="Times New Roman" w:cs="Times New Roman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986071"/>
    <w:rPr>
      <w:rFonts w:eastAsia="Calibri"/>
      <w:lang w:eastAsia="en-US"/>
    </w:rPr>
  </w:style>
  <w:style w:type="character" w:styleId="NormalDefaultChar" w:customStyle="true">
    <w:name w:val="Normal_Default Char"/>
    <w:basedOn w:val="Zadanifontodlomka"/>
    <w:link w:val="NormalDefault"/>
    <w:rsid w:val="00986071"/>
    <w:rPr>
      <w:rFonts w:eastAsia="Calibri"/>
      <w:sz w:val="24"/>
      <w:szCs w:val="24"/>
      <w:lang w:eastAsia="en-US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986071"/>
    <w:rPr>
      <w:rFonts w:eastAsia="Calibri"/>
      <w:lang w:eastAsia="en-US"/>
    </w:r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986071"/>
    <w:rPr>
      <w:rFonts w:eastAsia="Calibri"/>
      <w:sz w:val="24"/>
      <w:szCs w:val="24"/>
      <w:lang w:eastAsia="en-US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986071"/>
    <w:rPr>
      <w:rFonts w:eastAsia="Calibri"/>
      <w:lang w:eastAsia="en-US"/>
    </w:rPr>
  </w:style>
  <w:style w:type="character" w:styleId="PozdravChar" w:customStyle="true">
    <w:name w:val="Pozdrav Char"/>
    <w:basedOn w:val="Zadanifontodlomka"/>
    <w:link w:val="Pozdrav"/>
    <w:uiPriority w:val="99"/>
    <w:semiHidden/>
    <w:rsid w:val="00986071"/>
    <w:rPr>
      <w:rFonts w:eastAsia="Calibri"/>
      <w:sz w:val="24"/>
      <w:szCs w:val="24"/>
      <w:lang w:eastAsia="en-US"/>
    </w:rPr>
  </w:style>
  <w:style w:type="paragraph" w:styleId="Potpis">
    <w:name w:val="Signature"/>
    <w:basedOn w:val="Normal"/>
    <w:link w:val="PotpisChar"/>
    <w:uiPriority w:val="99"/>
    <w:semiHidden/>
    <w:unhideWhenUsed/>
    <w:rsid w:val="00986071"/>
    <w:pPr>
      <w:ind w:left="4252"/>
    </w:pPr>
    <w:rPr>
      <w:rFonts w:eastAsia="Calibri"/>
      <w:lang w:eastAsia="en-US"/>
    </w:rPr>
  </w:style>
  <w:style w:type="character" w:styleId="PotpisChar" w:customStyle="true">
    <w:name w:val="Potpis Char"/>
    <w:basedOn w:val="Zadanifontodlomka"/>
    <w:link w:val="Potpis"/>
    <w:uiPriority w:val="99"/>
    <w:semiHidden/>
    <w:rsid w:val="00986071"/>
    <w:rPr>
      <w:rFonts w:eastAsia="Calibri"/>
      <w:sz w:val="24"/>
      <w:szCs w:val="24"/>
      <w:lang w:eastAsia="en-US"/>
    </w:rPr>
  </w:style>
  <w:style w:type="character" w:styleId="Neupadljivareferenca1" w:customStyle="true">
    <w:name w:val="Neupadljiva referenca1"/>
    <w:basedOn w:val="Zadanifontodlomka"/>
    <w:uiPriority w:val="99"/>
    <w:unhideWhenUsed/>
    <w:rsid w:val="00986071"/>
    <w:rPr>
      <w:smallCaps/>
      <w:color w:val="C0504D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986071"/>
    <w:rPr>
      <w:rFonts w:eastAsia="Calibri"/>
      <w:color w:val="000080"/>
      <w:sz w:val="24"/>
      <w:szCs w:val="24"/>
      <w:lang w:val="en-US" w:eastAsia="en-US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986071"/>
    <w:rPr>
      <w:rFonts w:eastAsia="Calibri"/>
      <w:color w:val="FFFFFF"/>
      <w:sz w:val="24"/>
      <w:szCs w:val="24"/>
      <w:lang w:val="en-US" w:eastAsia="en-US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val="en-US" w:eastAsia="en-US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val="en-US" w:eastAsia="en-US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val="en-US" w:eastAsia="en-US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986071"/>
    <w:pPr>
      <w:ind w:left="240" w:hanging="240"/>
    </w:pPr>
    <w:rPr>
      <w:rFonts w:eastAsia="Calibri"/>
      <w:lang w:eastAsia="en-US"/>
    </w:rPr>
  </w:style>
  <w:style w:type="paragraph" w:styleId="Tablicaslika">
    <w:name w:val="table of figures"/>
    <w:basedOn w:val="Normal"/>
    <w:next w:val="Normal"/>
    <w:uiPriority w:val="99"/>
    <w:semiHidden/>
    <w:unhideWhenUsed/>
    <w:rsid w:val="00986071"/>
    <w:rPr>
      <w:rFonts w:eastAsia="Calibri"/>
      <w:lang w:eastAsia="en-US"/>
    </w:rPr>
  </w:style>
  <w:style w:type="table" w:styleId="Profesionalnatablica">
    <w:name w:val="Table Professional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986071"/>
    <w:rPr>
      <w:rFonts w:eastAsia="Calibri"/>
      <w:sz w:val="24"/>
      <w:szCs w:val="24"/>
      <w:lang w:val="en-US" w:eastAsia="en-US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1" w:customStyle="true">
    <w:name w:val="Naslov tablice izvora1"/>
    <w:basedOn w:val="Normal"/>
    <w:next w:val="Normal"/>
    <w:uiPriority w:val="99"/>
    <w:semiHidden/>
    <w:unhideWhenUsed/>
    <w:rsid w:val="00986071"/>
    <w:pPr>
      <w:spacing w:before="120"/>
    </w:pPr>
    <w:rPr>
      <w:rFonts w:ascii="Cambria" w:hAnsi="Cambria"/>
      <w:b/>
      <w:bCs/>
      <w:lang w:eastAsia="en-US"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986071"/>
    <w:pPr>
      <w:spacing w:after="100"/>
    </w:pPr>
    <w:rPr>
      <w:rFonts w:eastAsia="Calibri"/>
      <w:lang w:eastAsia="en-US"/>
    </w:rPr>
  </w:style>
  <w:style w:type="paragraph" w:styleId="Sadraj2">
    <w:name w:val="toc 2"/>
    <w:basedOn w:val="Normal"/>
    <w:next w:val="Normal"/>
    <w:autoRedefine/>
    <w:uiPriority w:val="99"/>
    <w:semiHidden/>
    <w:unhideWhenUsed/>
    <w:rsid w:val="00986071"/>
    <w:pPr>
      <w:spacing w:after="100"/>
      <w:ind w:left="240"/>
    </w:pPr>
    <w:rPr>
      <w:rFonts w:eastAsia="Calibri"/>
      <w:lang w:eastAsia="en-US"/>
    </w:rPr>
  </w:style>
  <w:style w:type="paragraph" w:styleId="Sadraj3">
    <w:name w:val="toc 3"/>
    <w:basedOn w:val="Normal"/>
    <w:next w:val="Normal"/>
    <w:autoRedefine/>
    <w:uiPriority w:val="99"/>
    <w:semiHidden/>
    <w:unhideWhenUsed/>
    <w:rsid w:val="00986071"/>
    <w:pPr>
      <w:spacing w:after="100"/>
      <w:ind w:left="480"/>
    </w:pPr>
    <w:rPr>
      <w:rFonts w:eastAsia="Calibri"/>
      <w:lang w:eastAsia="en-US"/>
    </w:rPr>
  </w:style>
  <w:style w:type="paragraph" w:styleId="Sadraj4">
    <w:name w:val="toc 4"/>
    <w:basedOn w:val="Normal"/>
    <w:next w:val="Normal"/>
    <w:autoRedefine/>
    <w:uiPriority w:val="99"/>
    <w:semiHidden/>
    <w:unhideWhenUsed/>
    <w:rsid w:val="00986071"/>
    <w:pPr>
      <w:spacing w:after="100"/>
      <w:ind w:left="720"/>
    </w:pPr>
    <w:rPr>
      <w:rFonts w:eastAsia="Calibri"/>
      <w:lang w:eastAsia="en-US"/>
    </w:rPr>
  </w:style>
  <w:style w:type="paragraph" w:styleId="Sadraj5">
    <w:name w:val="toc 5"/>
    <w:basedOn w:val="Normal"/>
    <w:next w:val="Normal"/>
    <w:autoRedefine/>
    <w:uiPriority w:val="99"/>
    <w:semiHidden/>
    <w:unhideWhenUsed/>
    <w:rsid w:val="00986071"/>
    <w:pPr>
      <w:spacing w:after="100"/>
      <w:ind w:left="960"/>
    </w:pPr>
    <w:rPr>
      <w:rFonts w:eastAsia="Calibri"/>
      <w:lang w:eastAsia="en-US"/>
    </w:rPr>
  </w:style>
  <w:style w:type="paragraph" w:styleId="Sadraj6">
    <w:name w:val="toc 6"/>
    <w:basedOn w:val="Normal"/>
    <w:next w:val="Normal"/>
    <w:autoRedefine/>
    <w:uiPriority w:val="99"/>
    <w:semiHidden/>
    <w:unhideWhenUsed/>
    <w:rsid w:val="00986071"/>
    <w:pPr>
      <w:spacing w:after="100"/>
      <w:ind w:left="1200"/>
    </w:pPr>
    <w:rPr>
      <w:rFonts w:eastAsia="Calibri"/>
      <w:lang w:eastAsia="en-US"/>
    </w:rPr>
  </w:style>
  <w:style w:type="paragraph" w:styleId="Sadraj7">
    <w:name w:val="toc 7"/>
    <w:basedOn w:val="Normal"/>
    <w:next w:val="Normal"/>
    <w:autoRedefine/>
    <w:uiPriority w:val="99"/>
    <w:semiHidden/>
    <w:unhideWhenUsed/>
    <w:rsid w:val="00986071"/>
    <w:pPr>
      <w:spacing w:after="100"/>
      <w:ind w:left="1440"/>
    </w:pPr>
    <w:rPr>
      <w:rFonts w:eastAsia="Calibri"/>
      <w:lang w:eastAsia="en-US"/>
    </w:rPr>
  </w:style>
  <w:style w:type="paragraph" w:styleId="Sadraj8">
    <w:name w:val="toc 8"/>
    <w:basedOn w:val="Normal"/>
    <w:next w:val="Normal"/>
    <w:autoRedefine/>
    <w:uiPriority w:val="99"/>
    <w:semiHidden/>
    <w:unhideWhenUsed/>
    <w:rsid w:val="00986071"/>
    <w:pPr>
      <w:spacing w:after="100"/>
      <w:ind w:left="1680"/>
    </w:pPr>
    <w:rPr>
      <w:rFonts w:eastAsia="Calibri"/>
      <w:lang w:eastAsia="en-US"/>
    </w:rPr>
  </w:style>
  <w:style w:type="paragraph" w:styleId="Sadraj9">
    <w:name w:val="toc 9"/>
    <w:basedOn w:val="Normal"/>
    <w:next w:val="Normal"/>
    <w:autoRedefine/>
    <w:uiPriority w:val="99"/>
    <w:semiHidden/>
    <w:unhideWhenUsed/>
    <w:rsid w:val="00986071"/>
    <w:pPr>
      <w:spacing w:after="100"/>
      <w:ind w:left="1920"/>
    </w:pPr>
    <w:rPr>
      <w:rFonts w:eastAsia="Calibri"/>
      <w:lang w:eastAsia="en-US"/>
    </w:rPr>
  </w:style>
  <w:style w:type="paragraph" w:styleId="TOCNaslov1" w:customStyle="true">
    <w:name w:val="TOC Naslov1"/>
    <w:basedOn w:val="Naslov1"/>
    <w:next w:val="Normal"/>
    <w:uiPriority w:val="99"/>
    <w:semiHidden/>
    <w:unhideWhenUsed/>
    <w:rsid w:val="00986071"/>
    <w:pPr>
      <w:keepLines/>
      <w:spacing w:before="480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DNA" w:customStyle="true">
    <w:name w:val="DNA"/>
    <w:basedOn w:val="Normal"/>
    <w:next w:val="Dostaviti"/>
    <w:qFormat/>
    <w:rsid w:val="00986071"/>
    <w:pPr>
      <w:keepNext/>
      <w:spacing w:before="360"/>
    </w:pPr>
    <w:rPr>
      <w:rFonts w:eastAsia="Calibri"/>
      <w:sz w:val="20"/>
      <w:lang w:eastAsia="en-US"/>
    </w:rPr>
  </w:style>
  <w:style w:type="paragraph" w:styleId="IzvornikNacrt" w:customStyle="true">
    <w:name w:val="Izvornik_Nacrt"/>
    <w:basedOn w:val="Normal"/>
    <w:link w:val="IzvornikNacrtChar"/>
    <w:qFormat/>
    <w:rsid w:val="00986071"/>
    <w:pPr>
      <w:keepNext/>
    </w:pPr>
    <w:rPr>
      <w:rFonts w:eastAsia="Calibri"/>
      <w:noProof/>
      <w:color w:val="000000"/>
    </w:rPr>
  </w:style>
  <w:style w:type="character" w:styleId="IzvornikNacrtChar" w:customStyle="true">
    <w:name w:val="Izvornik_Nacrt Char"/>
    <w:basedOn w:val="Zadanifontodlomka"/>
    <w:link w:val="IzvornikNacrt"/>
    <w:rsid w:val="00986071"/>
    <w:rPr>
      <w:rFonts w:eastAsia="Calibri"/>
      <w:noProof/>
      <w:color w:val="000000"/>
      <w:sz w:val="24"/>
      <w:szCs w:val="24"/>
    </w:rPr>
  </w:style>
  <w:style w:type="paragraph" w:styleId="IzvornikObrada" w:customStyle="true">
    <w:name w:val="Izvornik_Obrada"/>
    <w:basedOn w:val="Normal"/>
    <w:link w:val="IzvornikObradaChar"/>
    <w:qFormat/>
    <w:rsid w:val="00986071"/>
    <w:pPr>
      <w:keepNext/>
      <w:spacing w:before="240"/>
    </w:pPr>
    <w:rPr>
      <w:rFonts w:eastAsia="Calibri"/>
      <w:noProof/>
      <w:color w:val="000000"/>
    </w:rPr>
  </w:style>
  <w:style w:type="character" w:styleId="IzvornikObradaChar" w:customStyle="true">
    <w:name w:val="Izvornik_Obrada Char"/>
    <w:basedOn w:val="Zadanifontodlomka"/>
    <w:link w:val="IzvornikObrada"/>
    <w:rsid w:val="00986071"/>
    <w:rPr>
      <w:rFonts w:eastAsia="Calibri"/>
      <w:noProof/>
      <w:color w:val="000000"/>
      <w:sz w:val="24"/>
      <w:szCs w:val="24"/>
    </w:rPr>
  </w:style>
  <w:style w:type="paragraph" w:styleId="IzvornikSavjetnik" w:customStyle="true">
    <w:name w:val="Izvornik_Savjetnik"/>
    <w:basedOn w:val="Normal"/>
    <w:link w:val="IzvornikSavjetnikChar"/>
    <w:qFormat/>
    <w:rsid w:val="00986071"/>
    <w:pPr>
      <w:keepNext/>
    </w:pPr>
    <w:rPr>
      <w:rFonts w:eastAsia="Calibri"/>
      <w:noProof/>
      <w:color w:val="000000"/>
    </w:rPr>
  </w:style>
  <w:style w:type="character" w:styleId="IzvornikSavjetnikChar" w:customStyle="true">
    <w:name w:val="Izvornik_Savjetnik Char"/>
    <w:basedOn w:val="Zadanifontodlomka"/>
    <w:link w:val="IzvornikSavjetnik"/>
    <w:rsid w:val="00986071"/>
    <w:rPr>
      <w:rFonts w:eastAsia="Calibri"/>
      <w:noProof/>
      <w:color w:val="000000"/>
      <w:sz w:val="24"/>
      <w:szCs w:val="24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986071"/>
    <w:pPr>
      <w:spacing w:before="360"/>
    </w:pPr>
    <w:rPr>
      <w:rFonts w:eastAsia="Calibri"/>
      <w:noProof/>
      <w:lang w:eastAsia="en-US"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986071"/>
    <w:rPr>
      <w:rFonts w:eastAsia="Calibri"/>
      <w:noProof/>
      <w:sz w:val="24"/>
      <w:szCs w:val="24"/>
      <w:lang w:eastAsia="en-US"/>
    </w:rPr>
  </w:style>
  <w:style w:type="paragraph" w:styleId="IzvornikZapisniar" w:customStyle="true">
    <w:name w:val="Izvornik_Zapisničar"/>
    <w:basedOn w:val="Normal"/>
    <w:link w:val="IzvornikZapisniarChar"/>
    <w:qFormat/>
    <w:rsid w:val="00986071"/>
    <w:pPr>
      <w:keepNext/>
    </w:pPr>
    <w:rPr>
      <w:rFonts w:eastAsia="Calibri"/>
      <w:color w:val="000000"/>
    </w:rPr>
  </w:style>
  <w:style w:type="character" w:styleId="IzvornikZapisniarChar" w:customStyle="true">
    <w:name w:val="Izvornik_Zapisničar Char"/>
    <w:basedOn w:val="Zadanifontodlomka"/>
    <w:link w:val="IzvornikZapisniar"/>
    <w:rsid w:val="00986071"/>
    <w:rPr>
      <w:rFonts w:eastAsia="Calibri"/>
      <w:color w:val="000000"/>
      <w:sz w:val="24"/>
      <w:szCs w:val="24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986071"/>
    <w:pPr>
      <w:spacing w:before="360"/>
    </w:pPr>
    <w:rPr>
      <w:rFonts w:eastAsia="Calibri"/>
      <w:noProof/>
      <w:color w:val="000000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986071"/>
    <w:rPr>
      <w:rFonts w:eastAsia="Calibri"/>
      <w:noProof/>
      <w:color w:val="000000"/>
      <w:sz w:val="24"/>
      <w:szCs w:val="24"/>
    </w:rPr>
  </w:style>
  <w:style w:type="paragraph" w:styleId="ListaeSPIS" w:customStyle="true">
    <w:name w:val="Lista_eSPIS"/>
    <w:basedOn w:val="NormaleSPIS"/>
    <w:link w:val="ListaeSPISChar"/>
    <w:qFormat/>
    <w:rsid w:val="00986071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986071"/>
    <w:rPr>
      <w:sz w:val="24"/>
      <w:szCs w:val="24"/>
    </w:rPr>
  </w:style>
  <w:style w:type="paragraph" w:styleId="NormalJustified" w:customStyle="true">
    <w:name w:val="Normal_Justified"/>
    <w:basedOn w:val="Normal"/>
    <w:link w:val="NormalJustifiedChar"/>
    <w:qFormat/>
    <w:rsid w:val="00986071"/>
    <w:pPr>
      <w:jc w:val="both"/>
    </w:pPr>
    <w:rPr>
      <w:rFonts w:eastAsia="Calibri"/>
      <w:lang w:eastAsia="en-US"/>
    </w:rPr>
  </w:style>
  <w:style w:type="character" w:styleId="NormalJustifiedChar" w:customStyle="true">
    <w:name w:val="Normal_Justified Char"/>
    <w:basedOn w:val="Zadanifontodlomka"/>
    <w:link w:val="NormalJustified"/>
    <w:rsid w:val="00986071"/>
    <w:rPr>
      <w:rFonts w:eastAsia="Calibri"/>
      <w:sz w:val="24"/>
      <w:szCs w:val="24"/>
      <w:lang w:eastAsia="en-US"/>
    </w:rPr>
  </w:style>
  <w:style w:type="paragraph" w:styleId="StyleIzvornikSavjetnikPotpisBlack" w:customStyle="true">
    <w:name w:val="Style Izvornik_SavjetnikPotpis + Black"/>
    <w:basedOn w:val="IzvornikSavjetnikPotpis"/>
    <w:rsid w:val="00986071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986071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986071"/>
    <w:rPr>
      <w:rFonts w:eastAsia="Calibri"/>
      <w:sz w:val="24"/>
      <w:szCs w:val="24"/>
      <w:lang w:eastAsia="en-US"/>
    </w:rPr>
  </w:style>
  <w:style w:type="paragraph" w:styleId="Pravnastvar1" w:customStyle="true">
    <w:name w:val="Pravna stvar1"/>
    <w:basedOn w:val="Normal"/>
    <w:link w:val="Pravnastvar1Char"/>
    <w:qFormat/>
    <w:rsid w:val="00986071"/>
    <w:pPr>
      <w:tabs>
        <w:tab w:val="left" w:pos="1560"/>
      </w:tabs>
      <w:spacing w:before="480" w:after="120"/>
      <w:ind w:left="1559" w:hanging="992"/>
    </w:pPr>
    <w:rPr>
      <w:rFonts w:eastAsia="Calibri"/>
      <w:lang w:eastAsia="en-US"/>
    </w:rPr>
  </w:style>
  <w:style w:type="character" w:styleId="Pravnastvar1Char" w:customStyle="true">
    <w:name w:val="Pravna stvar1 Char"/>
    <w:basedOn w:val="Zadanifontodlomka"/>
    <w:link w:val="Pravnastvar1"/>
    <w:rsid w:val="00986071"/>
    <w:rPr>
      <w:rFonts w:eastAsia="Calibri"/>
      <w:sz w:val="24"/>
      <w:szCs w:val="24"/>
      <w:lang w:eastAsia="en-US"/>
    </w:rPr>
  </w:style>
  <w:style w:type="paragraph" w:styleId="Pravnastvar2" w:customStyle="true">
    <w:name w:val="Pravna stvar2"/>
    <w:basedOn w:val="Pravnastvar1"/>
    <w:link w:val="Pravnastvar2Char"/>
    <w:qFormat/>
    <w:rsid w:val="00986071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986071"/>
    <w:rPr>
      <w:rFonts w:eastAsia="Calibri"/>
      <w:noProof/>
      <w:sz w:val="24"/>
      <w:szCs w:val="24"/>
      <w:lang w:eastAsia="en-US"/>
    </w:rPr>
  </w:style>
  <w:style w:type="paragraph" w:styleId="HeadereSPIS" w:customStyle="true">
    <w:name w:val="Header_eSPIS"/>
    <w:basedOn w:val="NormaleSPIS"/>
    <w:autoRedefine/>
    <w:qFormat/>
    <w:rsid w:val="00986071"/>
    <w:pPr>
      <w:spacing w:after="480"/>
      <w:jc w:val="right"/>
    </w:pPr>
  </w:style>
  <w:style w:type="table" w:styleId="Reetkatablice20" w:customStyle="true">
    <w:name w:val="Rešetka tablice2"/>
    <w:basedOn w:val="Obinatablica"/>
    <w:next w:val="Reetkatablice"/>
    <w:uiPriority w:val="59"/>
    <w:rsid w:val="00986071"/>
    <w:rPr>
      <w:rFonts w:eastAsia="Calibr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dresaomotnice">
    <w:name w:val="envelope address"/>
    <w:basedOn w:val="Normal"/>
    <w:uiPriority w:val="99"/>
    <w:semiHidden/>
    <w:unhideWhenUsed/>
    <w:rsid w:val="00986071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Jakoisticanje">
    <w:name w:val="Intense Emphasis"/>
    <w:basedOn w:val="Zadanifontodlomka"/>
    <w:uiPriority w:val="21"/>
    <w:qFormat/>
    <w:rsid w:val="00986071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86071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NaglaencitatChar1" w:customStyle="true">
    <w:name w:val="Naglašen citat Char1"/>
    <w:basedOn w:val="Zadanifontodlomka"/>
    <w:uiPriority w:val="30"/>
    <w:rsid w:val="00986071"/>
    <w:rPr>
      <w:b/>
      <w:bCs/>
      <w:i/>
      <w:iCs/>
      <w:color w:val="4F81BD" w:themeColor="accent1"/>
      <w:sz w:val="24"/>
      <w:szCs w:val="24"/>
    </w:rPr>
  </w:style>
  <w:style w:type="paragraph" w:styleId="Citat">
    <w:name w:val="Quote"/>
    <w:basedOn w:val="Normal"/>
    <w:next w:val="Normal"/>
    <w:link w:val="CitatChar"/>
    <w:uiPriority w:val="29"/>
    <w:qFormat/>
    <w:rsid w:val="00986071"/>
    <w:rPr>
      <w:i/>
      <w:iCs/>
      <w:color w:val="000000"/>
    </w:rPr>
  </w:style>
  <w:style w:type="character" w:styleId="CitatChar1" w:customStyle="true">
    <w:name w:val="Citat Char1"/>
    <w:basedOn w:val="Zadanifontodlomka"/>
    <w:uiPriority w:val="29"/>
    <w:rsid w:val="00986071"/>
    <w:rPr>
      <w:i/>
      <w:iCs/>
      <w:color w:val="000000" w:themeColor="text1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986071"/>
    <w:rPr>
      <w:i/>
      <w:iCs/>
      <w:color w:val="808080" w:themeColor="text1" w:themeTint="7F"/>
    </w:rPr>
  </w:style>
  <w:style w:type="character" w:styleId="Hiperveza">
    <w:name w:val="Hyperlink"/>
    <w:basedOn w:val="Zadanifontodlomka"/>
    <w:uiPriority w:val="99"/>
    <w:semiHidden/>
    <w:unhideWhenUsed/>
    <w:rsid w:val="00986071"/>
    <w:rPr>
      <w:color w:val="0000FF" w:themeColor="hyperlink"/>
      <w:u w:val="single"/>
    </w:rPr>
  </w:style>
  <w:style w:type="paragraph" w:styleId="Podnaslov">
    <w:name w:val="Subtitle"/>
    <w:basedOn w:val="Normal"/>
    <w:next w:val="Normal"/>
    <w:link w:val="PodnaslovChar"/>
    <w:uiPriority w:val="11"/>
    <w:qFormat/>
    <w:locked/>
    <w:rsid w:val="0098607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styleId="PodnaslovChar1" w:customStyle="true">
    <w:name w:val="Podnaslov Char1"/>
    <w:basedOn w:val="Zadanifontodlomka"/>
    <w:rsid w:val="0098607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Naslov">
    <w:name w:val="Title"/>
    <w:basedOn w:val="Normal"/>
    <w:next w:val="Normal"/>
    <w:link w:val="NaslovChar"/>
    <w:uiPriority w:val="10"/>
    <w:qFormat/>
    <w:locked/>
    <w:rsid w:val="00986071"/>
    <w:pPr>
      <w:pBdr>
        <w:bottom w:val="single" w:color="4F81BD" w:themeColor="accent1" w:sz="8" w:space="4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styleId="NaslovChar1" w:customStyle="true">
    <w:name w:val="Naslov Char1"/>
    <w:basedOn w:val="Zadanifontodlomka"/>
    <w:rsid w:val="00986071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Blokteksta">
    <w:name w:val="Block Text"/>
    <w:basedOn w:val="Normal"/>
    <w:uiPriority w:val="99"/>
    <w:semiHidden/>
    <w:unhideWhenUsed/>
    <w:rsid w:val="00986071"/>
    <w:pPr>
      <w:pBdr>
        <w:top w:val="single" w:color="4F81BD" w:themeColor="accent1" w:sz="2" w:space="10" w:frame="true"/>
        <w:left w:val="single" w:color="4F81BD" w:themeColor="accent1" w:sz="2" w:space="10" w:frame="true"/>
        <w:bottom w:val="single" w:color="4F81BD" w:themeColor="accent1" w:sz="2" w:space="10" w:frame="true"/>
        <w:right w:val="single" w:color="4F81BD" w:themeColor="accent1" w:sz="2" w:space="10" w:frame="true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table" w:styleId="Obojanareetka">
    <w:name w:val="Colorful Grid"/>
    <w:basedOn w:val="Obinatablica"/>
    <w:uiPriority w:val="73"/>
    <w:rsid w:val="00986071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986071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986071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986071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986071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986071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986071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72"/>
    <w:rsid w:val="00986071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986071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986071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986071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986071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986071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986071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71"/>
    <w:rsid w:val="00986071"/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986071"/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986071"/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986071"/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986071"/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986071"/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986071"/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amnipopis">
    <w:name w:val="Dark List"/>
    <w:basedOn w:val="Obinatablica"/>
    <w:uiPriority w:val="70"/>
    <w:rsid w:val="00986071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986071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986071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986071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986071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986071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986071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Povratnaomotnica">
    <w:name w:val="envelope return"/>
    <w:basedOn w:val="Normal"/>
    <w:uiPriority w:val="99"/>
    <w:semiHidden/>
    <w:unhideWhenUsed/>
    <w:rsid w:val="00986071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986071"/>
    <w:rPr>
      <w:color w:val="800080" w:themeColor="followedHyperlink"/>
      <w:u w:val="single"/>
    </w:rPr>
  </w:style>
  <w:style w:type="character" w:styleId="Istaknutareferenca">
    <w:name w:val="Intense Reference"/>
    <w:basedOn w:val="Zadanifontodlomka"/>
    <w:uiPriority w:val="32"/>
    <w:qFormat/>
    <w:rsid w:val="00986071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62"/>
    <w:rsid w:val="00986071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62"/>
    <w:rsid w:val="00986071"/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62"/>
    <w:rsid w:val="00986071"/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62"/>
    <w:rsid w:val="00986071"/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62"/>
    <w:rsid w:val="00986071"/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62"/>
    <w:rsid w:val="00986071"/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62"/>
    <w:rsid w:val="00986071"/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61"/>
    <w:rsid w:val="00986071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61"/>
    <w:rsid w:val="00986071"/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61"/>
    <w:rsid w:val="00986071"/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61"/>
    <w:rsid w:val="00986071"/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61"/>
    <w:rsid w:val="00986071"/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61"/>
    <w:rsid w:val="00986071"/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61"/>
    <w:rsid w:val="00986071"/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60"/>
    <w:rsid w:val="00986071"/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986071"/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986071"/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986071"/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986071"/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986071"/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986071"/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rednjareetka1">
    <w:name w:val="Medium Grid 1"/>
    <w:basedOn w:val="Obinatablica"/>
    <w:uiPriority w:val="67"/>
    <w:rsid w:val="00986071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986071"/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986071"/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986071"/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986071"/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986071"/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986071"/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986071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986071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986071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986071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986071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986071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986071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65"/>
    <w:rsid w:val="00986071"/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986071"/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986071"/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986071"/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986071"/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986071"/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986071"/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986071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63"/>
    <w:rsid w:val="00986071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986071"/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986071"/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986071"/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986071"/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986071"/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986071"/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98607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98607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98607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98607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98607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98607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98607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1"/>
    <w:uiPriority w:val="99"/>
    <w:semiHidden/>
    <w:unhideWhenUsed/>
    <w:rsid w:val="00986071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1" w:customStyle="true">
    <w:name w:val="Zaglavlje poruke Char1"/>
    <w:basedOn w:val="Zadanifontodlomka"/>
    <w:link w:val="Zaglavljeporuke"/>
    <w:uiPriority w:val="99"/>
    <w:semiHidden/>
    <w:rsid w:val="00986071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styleId="Neupadljivareferenca">
    <w:name w:val="Subtle Reference"/>
    <w:basedOn w:val="Zadanifontodlomka"/>
    <w:uiPriority w:val="31"/>
    <w:qFormat/>
    <w:rsid w:val="00986071"/>
    <w:rPr>
      <w:smallCaps/>
      <w:color w:val="C0504D" w:themeColor="accent2"/>
      <w:u w:val="single"/>
    </w:rPr>
  </w:style>
  <w:style w:type="paragraph" w:styleId="TableParagraph" w:customStyle="true">
    <w:name w:val="Table Paragraph"/>
    <w:basedOn w:val="Normal"/>
    <w:uiPriority w:val="1"/>
    <w:qFormat/>
    <w:rsid w:val="00F47461"/>
    <w:pPr>
      <w:widowControl w:val="false"/>
      <w:autoSpaceDE w:val="false"/>
      <w:autoSpaceDN w:val="false"/>
    </w:pPr>
    <w:rPr>
      <w:rFonts w:ascii="Microsoft Sans Serif" w:hAnsi="Microsoft Sans Serif" w:eastAsia="Microsoft Sans Serif" w:cs="Microsoft Sans Serif"/>
      <w:sz w:val="22"/>
      <w:szCs w:val="22"/>
      <w:lang w:eastAsia="en-US"/>
    </w:rPr>
  </w:style>
  <w:style w:type="table" w:styleId="TableNormal" w:customStyle="true">
    <w:name w:val="Table Normal"/>
    <w:uiPriority w:val="2"/>
    <w:semiHidden/>
    <w:qFormat/>
    <w:rsid w:val="00F47461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9" w:unhideWhenUsed="0"/>
    <w:lsdException w:locked="1" w:name="heading 2" w:qFormat="1" w:semiHidden="0" w:uiPriority="9" w:unhideWhenUsed="0"/>
    <w:lsdException w:locked="1" w:name="heading 3" w:qFormat="1" w:semiHidden="0" w:uiPriority="9" w:unhideWhenUsed="0"/>
    <w:lsdException w:locked="1" w:name="heading 4" w:qFormat="1" w:semiHidden="0" w:uiPriority="9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caption" w:qFormat="1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locked="1" w:name="Title" w:qFormat="1" w:semiHidden="0" w:uiPriority="0" w:unhideWhenUsed="0"/>
    <w:lsdException w:name="Default Paragraph Font" w:uiPriority="1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locked="1" w:name="Subtitle" w:qFormat="1" w:semiHidden="0" w:uiPriority="0" w:unhideWhenUsed="0"/>
    <w:lsdException w:locked="1" w:name="Strong" w:qFormat="1" w:semiHidden="0" w:uiPriority="22" w:unhideWhenUsed="0"/>
    <w:lsdException w:locked="1" w:name="Emphasis" w:qFormat="1" w:semiHidden="0" w:uiPriority="2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nhideWhenUsed="0"/>
    <w:lsdException w:name="TOC Heading" w:qFormat="1" w:uiPriority="39"/>
  </w:latentStyles>
  <w:style w:default="1" w:styleId="Normal" w:type="paragraph">
    <w:name w:val="Normal"/>
    <w:qFormat/>
    <w:rsid w:val="00DE60C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103A4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rsid w:val="003103A4"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link w:val="Naslov3Char"/>
    <w:uiPriority w:val="9"/>
    <w:qFormat/>
    <w:rsid w:val="003103A4"/>
    <w:pPr>
      <w:keepNext/>
      <w:jc w:val="center"/>
      <w:outlineLvl w:val="2"/>
    </w:pPr>
    <w:rPr>
      <w:b/>
      <w:sz w:val="32"/>
    </w:rPr>
  </w:style>
  <w:style w:styleId="Naslov4" w:type="paragraph">
    <w:name w:val="heading 4"/>
    <w:basedOn w:val="Normal"/>
    <w:next w:val="Normal"/>
    <w:link w:val="Naslov4Char"/>
    <w:uiPriority w:val="9"/>
    <w:qFormat/>
    <w:rsid w:val="003103A4"/>
    <w:pPr>
      <w:keepNext/>
      <w:ind w:firstLine="708"/>
      <w:jc w:val="center"/>
      <w:outlineLvl w:val="3"/>
    </w:pPr>
    <w:rPr>
      <w:b/>
      <w:bCs/>
      <w:sz w:val="22"/>
    </w:rPr>
  </w:style>
  <w:style w:styleId="Naslov5" w:type="paragraph">
    <w:name w:val="heading 5"/>
    <w:basedOn w:val="Normal"/>
    <w:next w:val="Normal"/>
    <w:link w:val="Naslov5Char"/>
    <w:locked/>
    <w:rsid w:val="00986071"/>
    <w:pPr>
      <w:tabs>
        <w:tab w:pos="3600" w:val="num"/>
      </w:tabs>
      <w:spacing w:before="120"/>
      <w:ind w:hanging="720" w:left="360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locked/>
    <w:rsid w:val="00986071"/>
    <w:pPr>
      <w:tabs>
        <w:tab w:pos="4320" w:val="num"/>
      </w:tabs>
      <w:spacing w:before="120"/>
      <w:ind w:hanging="720" w:left="43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locked/>
    <w:rsid w:val="00986071"/>
    <w:pPr>
      <w:tabs>
        <w:tab w:pos="5040" w:val="num"/>
      </w:tabs>
      <w:spacing w:before="120"/>
      <w:ind w:hanging="720" w:left="504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locked/>
    <w:rsid w:val="00986071"/>
    <w:pPr>
      <w:tabs>
        <w:tab w:pos="5760" w:val="num"/>
      </w:tabs>
      <w:spacing w:before="120"/>
      <w:ind w:hanging="720" w:left="576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locked/>
    <w:rsid w:val="00986071"/>
    <w:pPr>
      <w:tabs>
        <w:tab w:pos="6480" w:val="num"/>
      </w:tabs>
      <w:spacing w:before="120"/>
      <w:ind w:hanging="720" w:left="648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C1241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rsid w:val="00BC1241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BC1241"/>
    <w:rPr>
      <w:rFonts w:asciiTheme="majorHAnsi" w:cstheme="majorBid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rsid w:val="00BC1241"/>
    <w:rPr>
      <w:rFonts w:asciiTheme="minorHAnsi" w:cstheme="minorBidi" w:eastAsiaTheme="minorEastAsia" w:hAnsiTheme="minorHAns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3103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1241"/>
    <w:rPr>
      <w:sz w:val="24"/>
      <w:szCs w:val="24"/>
    </w:rPr>
  </w:style>
  <w:style w:styleId="Brojstranice" w:type="character">
    <w:name w:val="page number"/>
    <w:basedOn w:val="Zadanifontodlomka"/>
    <w:uiPriority w:val="99"/>
    <w:rsid w:val="003103A4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sid w:val="003103A4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C1241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3103A4"/>
    <w:pPr>
      <w:jc w:val="both"/>
    </w:pPr>
    <w:rPr>
      <w:rFonts w:ascii="Courier New" w:cs="Courier New" w:hAnsi="Courier New"/>
      <w:bCs/>
      <w:sz w:val="18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BC124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3103A4"/>
    <w:pPr>
      <w:ind w:firstLine="708"/>
      <w:jc w:val="both"/>
    </w:pPr>
    <w:rPr>
      <w:rFonts w:ascii="Arial" w:cs="Arial" w:hAnsi="Arial"/>
      <w:bCs/>
      <w:sz w:val="20"/>
      <w:szCs w:val="17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C1241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rsid w:val="00A142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BC1241"/>
    <w:rPr>
      <w:sz w:val="0"/>
      <w:szCs w:val="0"/>
    </w:rPr>
  </w:style>
  <w:style w:styleId="Podnoje" w:type="paragraph">
    <w:name w:val="footer"/>
    <w:basedOn w:val="Normal"/>
    <w:link w:val="PodnojeChar"/>
    <w:uiPriority w:val="99"/>
    <w:rsid w:val="00593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1241"/>
    <w:rPr>
      <w:sz w:val="24"/>
      <w:szCs w:val="24"/>
    </w:rPr>
  </w:style>
  <w:style w:customStyle="1" w:styleId="Createdby" w:type="paragraph">
    <w:name w:val="Created by"/>
    <w:uiPriority w:val="99"/>
    <w:rsid w:val="00F030B9"/>
    <w:rPr>
      <w:sz w:val="24"/>
      <w:szCs w:val="24"/>
      <w:lang w:eastAsia="en-US" w:val="en-US"/>
    </w:rPr>
  </w:style>
  <w:style w:customStyle="1" w:styleId="PageXofY" w:type="paragraph">
    <w:name w:val="Page X of Y"/>
    <w:uiPriority w:val="99"/>
    <w:rsid w:val="00E15465"/>
    <w:rPr>
      <w:sz w:val="24"/>
      <w:szCs w:val="24"/>
      <w:lang w:eastAsia="en-US" w:val="en-US"/>
    </w:rPr>
  </w:style>
  <w:style w:styleId="Odlomakpopisa" w:type="paragraph">
    <w:name w:val="List Paragraph"/>
    <w:basedOn w:val="Normal"/>
    <w:link w:val="OdlomakpopisaChar"/>
    <w:uiPriority w:val="34"/>
    <w:qFormat/>
    <w:rsid w:val="00EC21A3"/>
    <w:pPr>
      <w:ind w:left="708"/>
    </w:pPr>
    <w:rPr>
      <w:rFonts w:ascii="Courier New" w:hAnsi="Courier New"/>
      <w:szCs w:val="20"/>
      <w:lang w:val="en-AU"/>
    </w:rPr>
  </w:style>
  <w:style w:customStyle="1" w:styleId="Default" w:type="paragraph">
    <w:name w:val="Default"/>
    <w:rsid w:val="00721E75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uiPriority w:val="1"/>
    <w:qFormat/>
    <w:rsid w:val="00BD41C4"/>
    <w:rPr>
      <w:rFonts w:ascii="Arial" w:cstheme="minorBidi" w:eastAsiaTheme="minorHAnsi" w:hAnsi="Arial"/>
      <w:sz w:val="24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7428C4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7428C4"/>
    <w:rPr>
      <w:rFonts w:ascii="Calibri" w:cstheme="minorBidi" w:eastAsiaTheme="minorHAnsi" w:hAnsi="Calibri"/>
      <w:szCs w:val="21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5168A4"/>
    <w:rPr>
      <w:rFonts w:ascii="Courier New" w:hAnsi="Courier New"/>
      <w:sz w:val="20"/>
      <w:szCs w:val="20"/>
      <w:lang w:val="en-AU"/>
    </w:rPr>
  </w:style>
  <w:style w:customStyle="1" w:styleId="TekstfusnoteChar" w:type="character">
    <w:name w:val="Tekst fusnote Char"/>
    <w:basedOn w:val="Zadanifontodlomka"/>
    <w:link w:val="Tekstfusnote"/>
    <w:uiPriority w:val="99"/>
    <w:rsid w:val="005168A4"/>
    <w:rPr>
      <w:rFonts w:ascii="Courier New" w:hAnsi="Courier New"/>
      <w:sz w:val="20"/>
      <w:szCs w:val="20"/>
      <w:lang w:val="en-AU"/>
    </w:rPr>
  </w:style>
  <w:style w:styleId="Referencafusnote" w:type="character">
    <w:name w:val="footnote reference"/>
    <w:basedOn w:val="Zadanifontodlomka"/>
    <w:uiPriority w:val="99"/>
    <w:rsid w:val="005168A4"/>
    <w:rPr>
      <w:vertAlign w:val="superscript"/>
    </w:rPr>
  </w:style>
  <w:style w:customStyle="1" w:styleId="Naslov5Char" w:type="character">
    <w:name w:val="Naslov 5 Char"/>
    <w:basedOn w:val="Zadanifontodlomka"/>
    <w:link w:val="Naslov5"/>
    <w:rsid w:val="00986071"/>
    <w:rPr>
      <w:rFonts w:ascii="Arial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rsid w:val="00986071"/>
    <w:rPr>
      <w:rFonts w:ascii="Arial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rsid w:val="00986071"/>
    <w:rPr>
      <w:rFonts w:ascii="Arial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rsid w:val="00986071"/>
    <w:rPr>
      <w:rFonts w:ascii="Arial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rsid w:val="00986071"/>
    <w:rPr>
      <w:rFonts w:ascii="Arial" w:hAnsi="Arial"/>
      <w:i/>
      <w:noProof/>
      <w:kern w:val="18"/>
      <w:sz w:val="18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986071"/>
  </w:style>
  <w:style w:customStyle="1" w:styleId="ABCNaslov" w:type="paragraph">
    <w:name w:val="ABC_Naslov"/>
    <w:basedOn w:val="Normal"/>
    <w:next w:val="Normal"/>
    <w:link w:val="ABCNaslovChar"/>
    <w:qFormat/>
    <w:rsid w:val="00986071"/>
    <w:pPr>
      <w:keepNext/>
      <w:spacing w:after="480" w:before="480"/>
      <w:jc w:val="center"/>
    </w:pPr>
    <w:rPr>
      <w:rFonts w:eastAsia="Calibr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986071"/>
    <w:pPr>
      <w:keepNext/>
      <w:spacing w:after="480" w:before="480"/>
      <w:jc w:val="center"/>
    </w:pPr>
    <w:rPr>
      <w:rFonts w:eastAsia="Calibri"/>
      <w:spacing w:val="100"/>
      <w:lang w:eastAsia="en-US"/>
    </w:rPr>
  </w:style>
  <w:style w:customStyle="1" w:styleId="Adresazaslanje" w:type="paragraph">
    <w:name w:val="Adresa za slanje"/>
    <w:basedOn w:val="Normal"/>
    <w:qFormat/>
    <w:rsid w:val="00986071"/>
    <w:pPr>
      <w:spacing w:after="120"/>
      <w:ind w:left="4820"/>
    </w:pPr>
    <w:rPr>
      <w:rFonts w:eastAsia="Calibr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986071"/>
    <w:pPr>
      <w:tabs>
        <w:tab w:pos="720" w:val="num"/>
      </w:tabs>
      <w:spacing w:after="120"/>
      <w:ind w:hanging="720" w:left="720"/>
    </w:pPr>
    <w:rPr>
      <w:rFonts w:eastAsia="Calibr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986071"/>
    <w:rPr>
      <w:rFonts w:eastAsia="Calibri"/>
      <w:sz w:val="16"/>
      <w:szCs w:val="16"/>
      <w:lang w:eastAsia="en-US"/>
    </w:rPr>
  </w:style>
  <w:style w:customStyle="1" w:styleId="DatumPisanja" w:type="paragraph">
    <w:name w:val="DatumPisanja"/>
    <w:basedOn w:val="Normal"/>
    <w:next w:val="Sudac"/>
    <w:link w:val="DatumPisanjaChar"/>
    <w:qFormat/>
    <w:rsid w:val="00986071"/>
    <w:pPr>
      <w:spacing w:after="400" w:before="240"/>
      <w:jc w:val="center"/>
    </w:pPr>
    <w:rPr>
      <w:rFonts w:eastAsia="Calibr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986071"/>
    <w:rPr>
      <w:rFonts w:eastAsia="Calibri"/>
      <w:sz w:val="24"/>
      <w:szCs w:val="24"/>
      <w:lang w:eastAsia="en-US"/>
    </w:rPr>
  </w:style>
  <w:style w:customStyle="1" w:styleId="Dostaviti" w:type="paragraph">
    <w:name w:val="Dostaviti"/>
    <w:basedOn w:val="Normal"/>
    <w:link w:val="DostavitiChar"/>
    <w:qFormat/>
    <w:rsid w:val="00986071"/>
    <w:pPr>
      <w:tabs>
        <w:tab w:pos="720" w:val="num"/>
      </w:tabs>
      <w:ind w:hanging="720" w:left="720"/>
      <w:contextualSpacing/>
    </w:pPr>
    <w:rPr>
      <w:rFonts w:eastAsia="Calibr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986071"/>
    <w:rPr>
      <w:rFonts w:eastAsia="Calibri"/>
      <w:noProof/>
      <w:sz w:val="20"/>
      <w:szCs w:val="24"/>
      <w:lang w:eastAsia="en-US"/>
    </w:rPr>
  </w:style>
  <w:style w:styleId="Istaknuto" w:type="character">
    <w:name w:val="Emphasis"/>
    <w:basedOn w:val="Zadanifontodlomka"/>
    <w:uiPriority w:val="20"/>
    <w:locked/>
    <w:rsid w:val="00986071"/>
    <w:rPr>
      <w:i/>
      <w:iCs/>
    </w:rPr>
  </w:style>
  <w:style w:customStyle="1" w:styleId="Adresaomotnice1" w:type="paragraph">
    <w:name w:val="Adresa omotnice1"/>
    <w:basedOn w:val="Normal"/>
    <w:next w:val="Adresaomotnice"/>
    <w:uiPriority w:val="99"/>
    <w:semiHidden/>
    <w:unhideWhenUsed/>
    <w:rsid w:val="00986071"/>
    <w:pPr>
      <w:framePr w:h="1980" w:hAnchor="page" w:hRule="exact" w:hSpace="180" w:w="7920" w:wrap="auto" w:xAlign="center" w:yAlign="bottom"/>
      <w:ind w:left="2880"/>
    </w:pPr>
    <w:rPr>
      <w:rFonts w:ascii="Cambria" w:hAnsi="Cambria"/>
      <w:lang w:eastAsia="en-US"/>
    </w:rPr>
  </w:style>
  <w:style w:customStyle="1" w:styleId="eSPISCCParagraphDefaultFont" w:type="character">
    <w:name w:val="eSPIS_CC_Paragraph Default Font"/>
    <w:basedOn w:val="NormaleSPISChar"/>
    <w:rsid w:val="00986071"/>
    <w:rPr>
      <w:rFonts w:cs="Times New Roman"/>
      <w:noProof/>
      <w:color w:val="auto"/>
      <w:sz w:val="24"/>
      <w:szCs w:val="24"/>
      <w:bdr w:color="auto" w:space="0" w:sz="0" w:val="none"/>
      <w:shd w:color="auto" w:fill="auto" w:val="clear"/>
    </w:rPr>
  </w:style>
  <w:style w:customStyle="1" w:styleId="FiksniRH" w:type="paragraph">
    <w:name w:val="Fiksni RH"/>
    <w:basedOn w:val="Normal"/>
    <w:next w:val="SudNaziv"/>
    <w:rsid w:val="00986071"/>
    <w:pPr>
      <w:spacing w:after="120" w:before="600"/>
    </w:pPr>
    <w:rPr>
      <w:rFonts w:eastAsia="Calibri"/>
      <w:b/>
      <w:caps/>
      <w:lang w:eastAsia="en-US"/>
    </w:rPr>
  </w:style>
  <w:style w:customStyle="1" w:styleId="GrafListkrui" w:type="numbering">
    <w:name w:val="GrafList_kružić"/>
    <w:uiPriority w:val="99"/>
    <w:rsid w:val="00986071"/>
  </w:style>
  <w:style w:customStyle="1" w:styleId="GrafListkruiQS" w:type="paragraph">
    <w:name w:val="GrafList_kružić_QS"/>
    <w:basedOn w:val="Normal"/>
    <w:link w:val="GrafListkruiQSChar"/>
    <w:rsid w:val="00986071"/>
    <w:pPr>
      <w:tabs>
        <w:tab w:pos="720" w:val="num"/>
      </w:tabs>
      <w:spacing w:before="120"/>
      <w:ind w:hanging="720" w:left="720"/>
    </w:pPr>
  </w:style>
  <w:style w:customStyle="1" w:styleId="GrafListkruiQSChar" w:type="character">
    <w:name w:val="GrafList_kružić_QS Char"/>
    <w:basedOn w:val="Zadanifontodlomka"/>
    <w:link w:val="GrafListkruiQS"/>
    <w:rsid w:val="00986071"/>
    <w:rPr>
      <w:sz w:val="24"/>
      <w:szCs w:val="24"/>
    </w:rPr>
  </w:style>
  <w:style w:customStyle="1" w:styleId="GrafListstar" w:type="numbering">
    <w:name w:val="GrafList_star"/>
    <w:uiPriority w:val="99"/>
    <w:rsid w:val="00986071"/>
  </w:style>
  <w:style w:customStyle="1" w:styleId="GrafListstarQS" w:type="paragraph">
    <w:name w:val="GrafList_star_QS"/>
    <w:basedOn w:val="Normal"/>
    <w:link w:val="GrafListstarQSChar"/>
    <w:rsid w:val="00986071"/>
    <w:pPr>
      <w:tabs>
        <w:tab w:pos="720" w:val="num"/>
      </w:tabs>
      <w:spacing w:before="120"/>
      <w:ind w:hanging="720" w:left="720"/>
    </w:pPr>
  </w:style>
  <w:style w:customStyle="1" w:styleId="GrafListstarQSChar" w:type="character">
    <w:name w:val="GrafList_star_QS Char"/>
    <w:basedOn w:val="Zadanifontodlomka"/>
    <w:link w:val="GrafListstarQS"/>
    <w:rsid w:val="00986071"/>
    <w:rPr>
      <w:sz w:val="24"/>
      <w:szCs w:val="24"/>
    </w:rPr>
  </w:style>
  <w:style w:customStyle="1" w:styleId="GrbRH" w:type="paragraph">
    <w:name w:val="GrbRH"/>
    <w:basedOn w:val="Normal"/>
    <w:rsid w:val="00986071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Jakoisticanje1" w:type="character">
    <w:name w:val="Jako isticanje1"/>
    <w:basedOn w:val="Zadanifontodlomka"/>
    <w:uiPriority w:val="21"/>
    <w:qFormat/>
    <w:rsid w:val="00986071"/>
    <w:rPr>
      <w:b/>
      <w:bCs/>
      <w:i/>
      <w:iCs/>
      <w:color w:val="4F81BD"/>
    </w:rPr>
  </w:style>
  <w:style w:customStyle="1" w:styleId="Naglaencitat1" w:type="paragraph">
    <w:name w:val="Naglašen citat1"/>
    <w:basedOn w:val="Normal"/>
    <w:next w:val="Normal"/>
    <w:uiPriority w:val="30"/>
    <w:rsid w:val="00986071"/>
    <w:pPr>
      <w:pBdr>
        <w:bottom w:color="4F81BD" w:space="4" w:sz="4" w:val="single"/>
      </w:pBdr>
      <w:spacing w:after="280" w:before="200"/>
      <w:ind w:left="936" w:right="936"/>
    </w:pPr>
    <w:rPr>
      <w:rFonts w:eastAsia="Calibri"/>
      <w:b/>
      <w:bCs/>
      <w:i/>
      <w:iCs/>
      <w:color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86071"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styleId="Popis" w:type="paragraph">
    <w:name w:val="List"/>
    <w:basedOn w:val="NormalDefault"/>
    <w:rsid w:val="00986071"/>
    <w:pPr>
      <w:spacing w:before="120"/>
      <w:ind w:left="567"/>
    </w:pPr>
  </w:style>
  <w:style w:styleId="Popis2" w:type="paragraph">
    <w:name w:val="List 2"/>
    <w:basedOn w:val="NormalDefault"/>
    <w:rsid w:val="00986071"/>
    <w:pPr>
      <w:spacing w:before="120"/>
      <w:ind w:left="851"/>
    </w:pPr>
  </w:style>
  <w:style w:styleId="Popis3" w:type="paragraph">
    <w:name w:val="List 3"/>
    <w:basedOn w:val="NormalDefault"/>
    <w:rsid w:val="00986071"/>
    <w:pPr>
      <w:spacing w:before="120"/>
      <w:ind w:left="1134"/>
    </w:pPr>
  </w:style>
  <w:style w:styleId="Popis4" w:type="paragraph">
    <w:name w:val="List 4"/>
    <w:basedOn w:val="NormalDefault"/>
    <w:rsid w:val="00986071"/>
    <w:pPr>
      <w:spacing w:before="120"/>
      <w:ind w:left="1418"/>
    </w:pPr>
  </w:style>
  <w:style w:styleId="Popis5" w:type="paragraph">
    <w:name w:val="List 5"/>
    <w:basedOn w:val="NormalDefault"/>
    <w:rsid w:val="00986071"/>
    <w:pPr>
      <w:spacing w:before="120"/>
      <w:ind w:left="1701"/>
    </w:pPr>
  </w:style>
  <w:style w:styleId="Grafikeoznake" w:type="paragraph">
    <w:name w:val="List Bullet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986071"/>
    <w:pPr>
      <w:spacing w:before="60"/>
      <w:ind w:left="851"/>
    </w:pPr>
  </w:style>
  <w:style w:styleId="Nastavakpopisa2" w:type="paragraph">
    <w:name w:val="List Continue 2"/>
    <w:basedOn w:val="NormalDefault"/>
    <w:rsid w:val="00986071"/>
    <w:pPr>
      <w:spacing w:before="60"/>
      <w:ind w:left="1134"/>
    </w:pPr>
  </w:style>
  <w:style w:styleId="Nastavakpopisa3" w:type="paragraph">
    <w:name w:val="List Continue 3"/>
    <w:basedOn w:val="NormalDefault"/>
    <w:rsid w:val="00986071"/>
    <w:pPr>
      <w:spacing w:before="60"/>
      <w:ind w:left="1418"/>
    </w:pPr>
  </w:style>
  <w:style w:styleId="Nastavakpopisa4" w:type="paragraph">
    <w:name w:val="List Continue 4"/>
    <w:basedOn w:val="NormalDefault"/>
    <w:rsid w:val="00986071"/>
    <w:pPr>
      <w:spacing w:before="60"/>
      <w:ind w:left="1701"/>
    </w:pPr>
  </w:style>
  <w:style w:styleId="Nastavakpopisa5" w:type="paragraph">
    <w:name w:val="List Continue 5"/>
    <w:basedOn w:val="NormalDefault"/>
    <w:rsid w:val="00986071"/>
    <w:pPr>
      <w:spacing w:before="60"/>
      <w:ind w:left="1985"/>
    </w:pPr>
  </w:style>
  <w:style w:styleId="Brojevi" w:type="paragraph">
    <w:name w:val="List Number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986071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986071"/>
    <w:pPr>
      <w:tabs>
        <w:tab w:pos="720" w:val="num"/>
      </w:tabs>
      <w:spacing w:before="120"/>
      <w:ind w:hanging="720" w:left="720"/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986071"/>
    <w:rPr>
      <w:rFonts w:ascii="Courier New" w:hAnsi="Courier New"/>
      <w:sz w:val="24"/>
      <w:szCs w:val="20"/>
      <w:lang w:val="en-AU"/>
    </w:rPr>
  </w:style>
  <w:style w:customStyle="1" w:styleId="Lista123" w:type="paragraph">
    <w:name w:val="Lista_123"/>
    <w:basedOn w:val="Odlomakpopisa"/>
    <w:link w:val="Lista123Char"/>
    <w:qFormat/>
    <w:rsid w:val="00986071"/>
    <w:pPr>
      <w:tabs>
        <w:tab w:pos="720" w:val="num"/>
        <w:tab w:pos="851" w:val="left"/>
      </w:tabs>
      <w:spacing w:before="120"/>
      <w:ind w:hanging="720" w:left="720"/>
    </w:pPr>
    <w:rPr>
      <w:szCs w:val="24"/>
    </w:rPr>
  </w:style>
  <w:style w:customStyle="1" w:styleId="Lista123Char" w:type="character">
    <w:name w:val="Lista_123 Char"/>
    <w:basedOn w:val="OdlomakpopisaChar"/>
    <w:link w:val="Lista123"/>
    <w:rsid w:val="00986071"/>
    <w:rPr>
      <w:rFonts w:ascii="Courier New" w:hAnsi="Courier New"/>
      <w:sz w:val="24"/>
      <w:szCs w:val="24"/>
      <w:lang w:val="en-AU"/>
    </w:rPr>
  </w:style>
  <w:style w:customStyle="1" w:styleId="Listaabc" w:type="paragraph">
    <w:name w:val="Lista_abc"/>
    <w:basedOn w:val="Odlomakpopisa"/>
    <w:link w:val="ListaabcChar"/>
    <w:qFormat/>
    <w:rsid w:val="00986071"/>
    <w:pPr>
      <w:tabs>
        <w:tab w:pos="720" w:val="num"/>
        <w:tab w:pos="851" w:val="left"/>
      </w:tabs>
      <w:spacing w:before="120"/>
      <w:ind w:hanging="720" w:left="720"/>
    </w:pPr>
    <w:rPr>
      <w:szCs w:val="24"/>
    </w:rPr>
  </w:style>
  <w:style w:customStyle="1" w:styleId="ListaabcChar" w:type="character">
    <w:name w:val="Lista_abc Char"/>
    <w:basedOn w:val="OdlomakpopisaChar"/>
    <w:link w:val="Listaabc"/>
    <w:rsid w:val="00986071"/>
    <w:rPr>
      <w:rFonts w:ascii="Courier New" w:hAnsi="Courier New"/>
      <w:sz w:val="24"/>
      <w:szCs w:val="24"/>
      <w:lang w:val="en-AU"/>
    </w:rPr>
  </w:style>
  <w:style w:customStyle="1" w:styleId="Listakrui" w:type="paragraph">
    <w:name w:val="Lista_kružić"/>
    <w:basedOn w:val="Odlomakpopisa"/>
    <w:link w:val="ListakruiChar"/>
    <w:qFormat/>
    <w:rsid w:val="00986071"/>
    <w:pPr>
      <w:tabs>
        <w:tab w:pos="720" w:val="num"/>
        <w:tab w:pos="851" w:val="left"/>
      </w:tabs>
      <w:spacing w:before="120"/>
      <w:ind w:hanging="720" w:left="720"/>
    </w:pPr>
    <w:rPr>
      <w:rFonts w:ascii="Times New Roman" w:hAnsi="Times New Roman"/>
      <w:szCs w:val="24"/>
      <w:lang w:val="hr-HR"/>
    </w:rPr>
  </w:style>
  <w:style w:customStyle="1" w:styleId="ListakruiChar" w:type="character">
    <w:name w:val="Lista_kružić Char"/>
    <w:basedOn w:val="Zadanifontodlomka"/>
    <w:link w:val="Listakrui"/>
    <w:rsid w:val="00986071"/>
    <w:rPr>
      <w:sz w:val="24"/>
      <w:szCs w:val="24"/>
    </w:rPr>
  </w:style>
  <w:style w:customStyle="1" w:styleId="Listanastavak" w:type="numbering">
    <w:name w:val="Lista_nastavak"/>
    <w:uiPriority w:val="99"/>
    <w:rsid w:val="00986071"/>
  </w:style>
  <w:style w:customStyle="1" w:styleId="ListanastavakQS" w:type="paragraph">
    <w:name w:val="Lista_nastavak_QS"/>
    <w:basedOn w:val="Normal"/>
    <w:link w:val="ListanastavakQSChar"/>
    <w:rsid w:val="00986071"/>
    <w:pPr>
      <w:tabs>
        <w:tab w:pos="720" w:val="num"/>
      </w:tabs>
      <w:spacing w:before="60"/>
      <w:ind w:hanging="720" w:left="720"/>
    </w:pPr>
  </w:style>
  <w:style w:customStyle="1" w:styleId="ListanastavakQSChar" w:type="character">
    <w:name w:val="Lista_nastavak_QS Char"/>
    <w:basedOn w:val="Zadanifontodlomka"/>
    <w:link w:val="ListanastavakQS"/>
    <w:rsid w:val="00986071"/>
    <w:rPr>
      <w:sz w:val="24"/>
      <w:szCs w:val="24"/>
    </w:rPr>
  </w:style>
  <w:style w:customStyle="1" w:styleId="ListanastavakQSGraf" w:type="paragraph">
    <w:name w:val="Lista_nastavak_QS_Graf"/>
    <w:basedOn w:val="Odlomakpopisa"/>
    <w:link w:val="ListanastavakQSGrafChar"/>
    <w:rsid w:val="00986071"/>
    <w:pPr>
      <w:tabs>
        <w:tab w:pos="720" w:val="num"/>
      </w:tabs>
      <w:ind w:hanging="720" w:left="720"/>
    </w:pPr>
    <w:rPr>
      <w:szCs w:val="24"/>
    </w:rPr>
  </w:style>
  <w:style w:customStyle="1" w:styleId="ListanastavakQSGrafChar" w:type="character">
    <w:name w:val="Lista_nastavak_QS_Graf Char"/>
    <w:basedOn w:val="OdlomakpopisaChar"/>
    <w:link w:val="ListanastavakQSGraf"/>
    <w:rsid w:val="00986071"/>
    <w:rPr>
      <w:rFonts w:ascii="Courier New" w:hAnsi="Courier New"/>
      <w:sz w:val="24"/>
      <w:szCs w:val="24"/>
      <w:lang w:val="en-AU"/>
    </w:rPr>
  </w:style>
  <w:style w:customStyle="1" w:styleId="Listaslijed" w:type="paragraph">
    <w:name w:val="Lista_slijed"/>
    <w:basedOn w:val="Odlomakpopisa"/>
    <w:link w:val="ListaslijedChar"/>
    <w:qFormat/>
    <w:rsid w:val="00986071"/>
    <w:pPr>
      <w:tabs>
        <w:tab w:pos="720" w:val="num"/>
      </w:tabs>
      <w:spacing w:after="60"/>
      <w:ind w:hanging="720" w:left="720"/>
      <w:contextualSpacing/>
    </w:pPr>
    <w:rPr>
      <w:szCs w:val="24"/>
    </w:rPr>
  </w:style>
  <w:style w:customStyle="1" w:styleId="ListaslijedChar" w:type="character">
    <w:name w:val="Lista_slijed Char"/>
    <w:basedOn w:val="OdlomakpopisaChar"/>
    <w:link w:val="Listaslijed"/>
    <w:rsid w:val="00986071"/>
    <w:rPr>
      <w:rFonts w:ascii="Courier New" w:hAnsi="Courier New"/>
      <w:sz w:val="24"/>
      <w:szCs w:val="24"/>
      <w:lang w:val="en-AU"/>
    </w:rPr>
  </w:style>
  <w:style w:customStyle="1" w:styleId="ListaXIV" w:type="paragraph">
    <w:name w:val="Lista_XIV"/>
    <w:basedOn w:val="Odlomakpopisa"/>
    <w:link w:val="ListaXIVChar"/>
    <w:qFormat/>
    <w:rsid w:val="00986071"/>
    <w:pPr>
      <w:tabs>
        <w:tab w:pos="720" w:val="num"/>
        <w:tab w:pos="851" w:val="left"/>
      </w:tabs>
      <w:spacing w:before="120"/>
      <w:ind w:hanging="720" w:left="720"/>
    </w:pPr>
    <w:rPr>
      <w:szCs w:val="24"/>
    </w:rPr>
  </w:style>
  <w:style w:customStyle="1" w:styleId="ListaXIVChar" w:type="character">
    <w:name w:val="Lista_XIV Char"/>
    <w:basedOn w:val="OdlomakpopisaChar"/>
    <w:link w:val="ListaXIV"/>
    <w:rsid w:val="00986071"/>
    <w:rPr>
      <w:rFonts w:ascii="Courier New" w:hAnsi="Courier New"/>
      <w:sz w:val="24"/>
      <w:szCs w:val="24"/>
      <w:lang w:val="en-AU"/>
    </w:rPr>
  </w:style>
  <w:style w:customStyle="1" w:styleId="ListaRazmak" w:type="paragraph">
    <w:name w:val="ListaRazmak"/>
    <w:basedOn w:val="Normal"/>
    <w:rsid w:val="00986071"/>
    <w:pPr>
      <w:spacing w:before="120"/>
    </w:pPr>
    <w:rPr>
      <w:rFonts w:eastAsia="Calibr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86071"/>
    <w:pPr>
      <w:keepNext/>
      <w:spacing w:after="480" w:before="480"/>
      <w:jc w:val="center"/>
    </w:pPr>
    <w:rPr>
      <w:rFonts w:eastAsia="Calibri"/>
      <w:b/>
      <w:caps/>
      <w:spacing w:val="100"/>
      <w:lang w:eastAsia="en-US"/>
    </w:rPr>
  </w:style>
  <w:style w:styleId="StandardWeb" w:type="paragraph">
    <w:name w:val="Normal (Web)"/>
    <w:basedOn w:val="Normal"/>
    <w:semiHidden/>
    <w:unhideWhenUsed/>
    <w:rsid w:val="00986071"/>
    <w:pPr>
      <w:spacing w:after="100" w:afterAutospacing="1" w:before="100" w:beforeAutospacing="1"/>
    </w:pPr>
    <w:rPr>
      <w:rFonts w:eastAsia="Calibri"/>
      <w:lang w:eastAsia="en-US"/>
    </w:rPr>
  </w:style>
  <w:style w:styleId="Obinouvueno" w:type="paragraph">
    <w:name w:val="Normal Indent"/>
    <w:basedOn w:val="Normal"/>
    <w:uiPriority w:val="99"/>
    <w:unhideWhenUsed/>
    <w:rsid w:val="00986071"/>
    <w:pPr>
      <w:ind w:left="720"/>
    </w:pPr>
    <w:rPr>
      <w:rFonts w:eastAsia="Calibri"/>
      <w:lang w:eastAsia="en-US"/>
    </w:rPr>
  </w:style>
  <w:style w:customStyle="1" w:styleId="Normal-NoSpace" w:type="paragraph">
    <w:name w:val="Normal-No Space"/>
    <w:basedOn w:val="Normal"/>
    <w:rsid w:val="00986071"/>
  </w:style>
  <w:style w:customStyle="1" w:styleId="NumList1" w:type="numbering">
    <w:name w:val="NumList_1)"/>
    <w:uiPriority w:val="99"/>
    <w:locked/>
    <w:rsid w:val="00986071"/>
  </w:style>
  <w:style w:customStyle="1" w:styleId="NumList1QS" w:type="paragraph">
    <w:name w:val="NumList_1)_QS"/>
    <w:basedOn w:val="Normal"/>
    <w:link w:val="NumList1QSChar"/>
    <w:locked/>
    <w:rsid w:val="00986071"/>
    <w:pPr>
      <w:tabs>
        <w:tab w:pos="720" w:val="num"/>
      </w:tabs>
      <w:spacing w:before="120"/>
      <w:ind w:hanging="720" w:left="720"/>
    </w:pPr>
  </w:style>
  <w:style w:customStyle="1" w:styleId="NumList1QSChar" w:type="character">
    <w:name w:val="NumList_1)_QS Char"/>
    <w:basedOn w:val="Zadanifontodlomka"/>
    <w:link w:val="NumList1QS"/>
    <w:rsid w:val="00986071"/>
    <w:rPr>
      <w:sz w:val="24"/>
      <w:szCs w:val="24"/>
    </w:rPr>
  </w:style>
  <w:style w:customStyle="1" w:styleId="NumLista" w:type="numbering">
    <w:name w:val="NumList_a"/>
    <w:uiPriority w:val="99"/>
    <w:locked/>
    <w:rsid w:val="00986071"/>
  </w:style>
  <w:style w:customStyle="1" w:styleId="NumListA0" w:type="numbering">
    <w:name w:val="NumList_A)"/>
    <w:uiPriority w:val="99"/>
    <w:locked/>
    <w:rsid w:val="00986071"/>
  </w:style>
  <w:style w:customStyle="1" w:styleId="NumListaQS" w:type="paragraph">
    <w:name w:val="NumList_a)_QS"/>
    <w:basedOn w:val="Normal"/>
    <w:link w:val="NumListaQSChar"/>
    <w:locked/>
    <w:rsid w:val="00986071"/>
    <w:pPr>
      <w:spacing w:before="120"/>
    </w:pPr>
  </w:style>
  <w:style w:customStyle="1" w:styleId="NumListaQSChar" w:type="character">
    <w:name w:val="NumList_a)_QS Char"/>
    <w:basedOn w:val="Zadanifontodlomka"/>
    <w:link w:val="NumListaQS"/>
    <w:rsid w:val="00986071"/>
    <w:rPr>
      <w:sz w:val="24"/>
      <w:szCs w:val="24"/>
    </w:rPr>
  </w:style>
  <w:style w:customStyle="1" w:styleId="NumListAQS0" w:type="paragraph">
    <w:name w:val="NumList_A)_QS"/>
    <w:basedOn w:val="Normal"/>
    <w:link w:val="NumListAQSChar0"/>
    <w:locked/>
    <w:rsid w:val="00986071"/>
    <w:pPr>
      <w:tabs>
        <w:tab w:pos="720" w:val="num"/>
      </w:tabs>
      <w:spacing w:before="120"/>
      <w:ind w:hanging="720" w:left="720"/>
    </w:pPr>
  </w:style>
  <w:style w:customStyle="1" w:styleId="NumListAQSChar0" w:type="character">
    <w:name w:val="NumList_A)_QS Char"/>
    <w:basedOn w:val="Zadanifontodlomka"/>
    <w:link w:val="NumListAQS0"/>
    <w:rsid w:val="00986071"/>
    <w:rPr>
      <w:sz w:val="24"/>
      <w:szCs w:val="24"/>
    </w:rPr>
  </w:style>
  <w:style w:customStyle="1" w:styleId="NumListi" w:type="numbering">
    <w:name w:val="NumList_i)"/>
    <w:uiPriority w:val="99"/>
    <w:locked/>
    <w:rsid w:val="00986071"/>
  </w:style>
  <w:style w:customStyle="1" w:styleId="NumListI0" w:type="numbering">
    <w:name w:val="NumList_I)"/>
    <w:uiPriority w:val="99"/>
    <w:locked/>
    <w:rsid w:val="00986071"/>
  </w:style>
  <w:style w:customStyle="1" w:styleId="NumListiQS" w:type="paragraph">
    <w:name w:val="NumList_i)_QS"/>
    <w:basedOn w:val="Normal"/>
    <w:link w:val="NumListiQSChar"/>
    <w:locked/>
    <w:rsid w:val="00986071"/>
    <w:pPr>
      <w:spacing w:before="120"/>
    </w:pPr>
  </w:style>
  <w:style w:customStyle="1" w:styleId="NumListiQSChar" w:type="character">
    <w:name w:val="NumList_i)_QS Char"/>
    <w:basedOn w:val="Zadanifontodlomka"/>
    <w:link w:val="NumListiQS"/>
    <w:rsid w:val="00986071"/>
    <w:rPr>
      <w:sz w:val="24"/>
      <w:szCs w:val="24"/>
    </w:rPr>
  </w:style>
  <w:style w:customStyle="1" w:styleId="NumListIQS0" w:type="paragraph">
    <w:name w:val="NumList_I)_QS"/>
    <w:basedOn w:val="Normal"/>
    <w:link w:val="NumListIQSChar0"/>
    <w:locked/>
    <w:rsid w:val="00986071"/>
    <w:pPr>
      <w:tabs>
        <w:tab w:pos="720" w:val="num"/>
      </w:tabs>
      <w:spacing w:before="120"/>
      <w:ind w:hanging="720" w:left="720"/>
    </w:pPr>
  </w:style>
  <w:style w:customStyle="1" w:styleId="NumListIQSChar0" w:type="character">
    <w:name w:val="NumList_I)_QS Char"/>
    <w:basedOn w:val="Zadanifontodlomka"/>
    <w:link w:val="NumListIQS0"/>
    <w:rsid w:val="00986071"/>
    <w:rPr>
      <w:sz w:val="24"/>
      <w:szCs w:val="24"/>
    </w:rPr>
  </w:style>
  <w:style w:customStyle="1" w:styleId="NumListOI" w:type="numbering">
    <w:name w:val="NumList_OI)"/>
    <w:uiPriority w:val="99"/>
    <w:locked/>
    <w:rsid w:val="00986071"/>
  </w:style>
  <w:style w:customStyle="1" w:styleId="NumListOIQS" w:type="paragraph">
    <w:name w:val="NumList_OI_QS"/>
    <w:basedOn w:val="Normal"/>
    <w:link w:val="NumListOIQSChar"/>
    <w:locked/>
    <w:rsid w:val="00986071"/>
    <w:pPr>
      <w:tabs>
        <w:tab w:pos="720" w:val="num"/>
      </w:tabs>
      <w:spacing w:before="120"/>
      <w:ind w:hanging="720" w:left="720"/>
    </w:pPr>
  </w:style>
  <w:style w:customStyle="1" w:styleId="NumListOIQSChar" w:type="character">
    <w:name w:val="NumList_OI_QS Char"/>
    <w:basedOn w:val="Zadanifontodlomka"/>
    <w:link w:val="NumListOIQS"/>
    <w:rsid w:val="00986071"/>
    <w:rPr>
      <w:sz w:val="24"/>
      <w:szCs w:val="24"/>
    </w:rPr>
  </w:style>
  <w:style w:customStyle="1" w:styleId="Oznakaspisa" w:type="paragraph">
    <w:name w:val="Oznaka spisa"/>
    <w:basedOn w:val="Normal"/>
    <w:rsid w:val="00986071"/>
    <w:pPr>
      <w:jc w:val="right"/>
    </w:pPr>
    <w:rPr>
      <w:rFonts w:eastAsia="Calibri"/>
      <w:noProof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6071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986071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986071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986071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986071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986071"/>
    <w:rPr>
      <w:spacing w:val="0"/>
    </w:rPr>
  </w:style>
  <w:style w:customStyle="1" w:styleId="Proir5pt" w:type="character">
    <w:name w:val="Prošir_5pt"/>
    <w:basedOn w:val="Zadanifontodlomka"/>
    <w:qFormat/>
    <w:rsid w:val="00986071"/>
    <w:rPr>
      <w:spacing w:val="100"/>
    </w:rPr>
  </w:style>
  <w:style w:customStyle="1" w:styleId="Citat1" w:type="paragraph">
    <w:name w:val="Citat1"/>
    <w:basedOn w:val="Normal"/>
    <w:next w:val="Normal"/>
    <w:uiPriority w:val="29"/>
    <w:rsid w:val="00986071"/>
    <w:rPr>
      <w:rFonts w:eastAsia="Calibri"/>
      <w:i/>
      <w:iCs/>
      <w:color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986071"/>
    <w:rPr>
      <w:rFonts w:ascii="Times New Roman" w:hAnsi="Times New Roman"/>
      <w:i/>
      <w:iCs/>
      <w:color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986071"/>
    <w:pPr>
      <w:tabs>
        <w:tab w:pos="720" w:val="num"/>
      </w:tabs>
      <w:ind w:hanging="720" w:left="720"/>
    </w:pPr>
    <w:rPr>
      <w:rFonts w:ascii="Calibri" w:eastAsia="Calibri" w:hAnsi="Calibri"/>
      <w:sz w:val="18"/>
      <w:szCs w:val="18"/>
      <w:lang w:eastAsia="en-US"/>
    </w:rPr>
  </w:style>
  <w:style w:customStyle="1" w:styleId="Stranica" w:type="paragraph">
    <w:name w:val="Stranica"/>
    <w:basedOn w:val="Podnoje"/>
    <w:rsid w:val="00986071"/>
    <w:pPr>
      <w:tabs>
        <w:tab w:pos="4536" w:val="clear"/>
      </w:tabs>
      <w:jc w:val="right"/>
    </w:pPr>
    <w:rPr>
      <w:rFonts w:eastAsia="Calibri"/>
      <w:noProof/>
      <w:lang w:eastAsia="en-US"/>
    </w:rPr>
  </w:style>
  <w:style w:styleId="Naglaeno" w:type="character">
    <w:name w:val="Strong"/>
    <w:basedOn w:val="Zadanifontodlomka"/>
    <w:uiPriority w:val="22"/>
    <w:qFormat/>
    <w:locked/>
    <w:rsid w:val="00986071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986071"/>
    <w:pPr>
      <w:jc w:val="left"/>
    </w:pPr>
    <w:rPr>
      <w:rFonts w:asciiTheme="majorHAnsi" w:cstheme="majorBidi" w:eastAsiaTheme="majorEastAsia" w:hAnsiTheme="majorHAnsi"/>
      <w:i/>
      <w:iCs/>
      <w:color w:val="365F91"/>
      <w:kern w:val="32"/>
      <w:sz w:val="28"/>
      <w:szCs w:val="20"/>
      <w:u w:val="single"/>
      <w:lang w:eastAsia="en-US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986071"/>
    <w:rPr>
      <w:rFonts w:asciiTheme="majorHAnsi" w:cstheme="majorBidi" w:eastAsiaTheme="majorEastAsia" w:hAnsiTheme="majorHAnsi"/>
      <w:b/>
      <w:bCs/>
      <w:i/>
      <w:iCs/>
      <w:color w:val="365F91"/>
      <w:kern w:val="32"/>
      <w:sz w:val="28"/>
      <w:szCs w:val="20"/>
      <w:u w:val="single"/>
      <w:lang w:eastAsia="en-US"/>
    </w:rPr>
  </w:style>
  <w:style w:customStyle="1" w:styleId="Style1" w:type="numbering">
    <w:name w:val="Style1"/>
    <w:uiPriority w:val="99"/>
    <w:rsid w:val="00986071"/>
  </w:style>
  <w:style w:customStyle="1" w:styleId="Style2" w:type="numbering">
    <w:name w:val="Style2"/>
    <w:uiPriority w:val="99"/>
    <w:rsid w:val="00986071"/>
  </w:style>
  <w:style w:customStyle="1" w:styleId="Style3" w:type="numbering">
    <w:name w:val="Style3"/>
    <w:uiPriority w:val="99"/>
    <w:rsid w:val="00986071"/>
  </w:style>
  <w:style w:customStyle="1" w:styleId="Neupadljivoisticanje1" w:type="character">
    <w:name w:val="Neupadljivo isticanje1"/>
    <w:basedOn w:val="Zadanifontodlomka"/>
    <w:uiPriority w:val="19"/>
    <w:qFormat/>
    <w:rsid w:val="00986071"/>
    <w:rPr>
      <w:i/>
      <w:iCs/>
      <w:color w:val="808080"/>
    </w:rPr>
  </w:style>
  <w:style w:customStyle="1" w:styleId="SudAdresa" w:type="paragraph">
    <w:name w:val="Sud_Adresa"/>
    <w:basedOn w:val="Normal"/>
    <w:rsid w:val="00986071"/>
    <w:rPr>
      <w:rFonts w:eastAsia="Calibri"/>
      <w:noProof/>
      <w:lang w:eastAsia="en-US"/>
    </w:rPr>
  </w:style>
  <w:style w:customStyle="1" w:styleId="SudNaziv" w:type="paragraph">
    <w:name w:val="Sud_Naziv"/>
    <w:basedOn w:val="Normal"/>
    <w:rsid w:val="00986071"/>
    <w:rPr>
      <w:rFonts w:eastAsia="Calibri"/>
      <w:b/>
      <w:noProof/>
      <w:lang w:eastAsia="en-US"/>
    </w:rPr>
  </w:style>
  <w:style w:customStyle="1" w:styleId="SudSjedite" w:type="paragraph">
    <w:name w:val="Sud_Sjedište"/>
    <w:basedOn w:val="Bezproreda"/>
    <w:rsid w:val="00986071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Cs w:val="24"/>
      <w:lang w:eastAsia="hr-HR"/>
    </w:rPr>
  </w:style>
  <w:style w:customStyle="1" w:styleId="SudStalnasluba" w:type="paragraph">
    <w:name w:val="Sud_Stalna služba"/>
    <w:basedOn w:val="SudSjedite"/>
    <w:rsid w:val="00986071"/>
  </w:style>
  <w:style w:customStyle="1" w:styleId="Sudac" w:type="paragraph">
    <w:name w:val="Sudac"/>
    <w:basedOn w:val="Normal"/>
    <w:next w:val="Normal"/>
    <w:link w:val="SudacChar"/>
    <w:qFormat/>
    <w:rsid w:val="00986071"/>
    <w:pPr>
      <w:keepNext/>
      <w:spacing w:before="400"/>
      <w:ind w:left="5387"/>
      <w:contextualSpacing/>
    </w:pPr>
    <w:rPr>
      <w:rFonts w:eastAsia="Calibr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986071"/>
    <w:rPr>
      <w:rFonts w:eastAsia="Calibri"/>
      <w:noProof/>
      <w:sz w:val="24"/>
      <w:szCs w:val="24"/>
      <w:lang w:eastAsia="en-US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986071"/>
    <w:pPr>
      <w:spacing w:after="360" w:before="480"/>
      <w:ind w:left="5387"/>
    </w:pPr>
    <w:rPr>
      <w:rFonts w:eastAsia="Calibr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986071"/>
    <w:rPr>
      <w:rFonts w:eastAsia="Calibri"/>
      <w:noProof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986071"/>
    <w:rPr>
      <w:rFonts w:eastAsia="Calibri"/>
      <w:sz w:val="24"/>
      <w:szCs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986071"/>
    <w:pPr>
      <w:keepNext/>
      <w:spacing w:after="120" w:before="360"/>
    </w:pPr>
    <w:rPr>
      <w:rFonts w:eastAsia="Calibri"/>
      <w:lang w:eastAsia="en-US"/>
    </w:rPr>
  </w:style>
  <w:style w:customStyle="1" w:styleId="Zapisniar" w:type="paragraph">
    <w:name w:val="Zapisničar"/>
    <w:basedOn w:val="Normal"/>
    <w:next w:val="ZapisniarPotpis"/>
    <w:qFormat/>
    <w:rsid w:val="00986071"/>
    <w:pPr>
      <w:keepNext/>
      <w:spacing w:after="360" w:before="360"/>
      <w:ind w:left="5387"/>
    </w:pPr>
    <w:rPr>
      <w:rFonts w:eastAsia="Calibr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986071"/>
    <w:pPr>
      <w:spacing w:after="120" w:before="360"/>
      <w:ind w:left="5387"/>
    </w:pPr>
    <w:rPr>
      <w:rFonts w:eastAsia="Calibr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986071"/>
    <w:rPr>
      <w:rFonts w:eastAsia="Calibri"/>
      <w:caps/>
      <w:spacing w:val="100"/>
      <w:sz w:val="24"/>
      <w:szCs w:val="24"/>
      <w:lang w:eastAsia="en-US"/>
    </w:rPr>
  </w:style>
  <w:style w:customStyle="1" w:styleId="abcNaslovChar0" w:type="character">
    <w:name w:val="abc_Naslov Char"/>
    <w:basedOn w:val="Zadanifontodlomka"/>
    <w:link w:val="abcNaslov0"/>
    <w:rsid w:val="00986071"/>
    <w:rPr>
      <w:rFonts w:eastAsia="Calibri"/>
      <w:spacing w:val="100"/>
      <w:sz w:val="24"/>
      <w:szCs w:val="24"/>
      <w:lang w:eastAsia="en-US"/>
    </w:rPr>
  </w:style>
  <w:style w:customStyle="1" w:styleId="abc2Naslov" w:type="paragraph">
    <w:name w:val="abc2_Naslov"/>
    <w:basedOn w:val="Normal"/>
    <w:next w:val="NormaleSPIS"/>
    <w:link w:val="abc2NaslovChar"/>
    <w:qFormat/>
    <w:rsid w:val="00986071"/>
    <w:pPr>
      <w:keepNext/>
      <w:spacing w:after="480" w:before="480"/>
      <w:jc w:val="center"/>
    </w:pPr>
    <w:rPr>
      <w:rFonts w:eastAsia="Calibri"/>
      <w:lang w:eastAsia="en-US"/>
    </w:rPr>
  </w:style>
  <w:style w:customStyle="1" w:styleId="abc2NaslovChar" w:type="character">
    <w:name w:val="abc2_Naslov Char"/>
    <w:basedOn w:val="Zadanifontodlomka"/>
    <w:link w:val="abc2Naslov"/>
    <w:rsid w:val="00986071"/>
    <w:rPr>
      <w:rFonts w:eastAsia="Calibri"/>
      <w:sz w:val="24"/>
      <w:szCs w:val="24"/>
      <w:lang w:eastAsia="en-US"/>
    </w:rPr>
  </w:style>
  <w:style w:customStyle="1" w:styleId="Hiperveza1" w:type="character">
    <w:name w:val="Hiperveza1"/>
    <w:basedOn w:val="Zadanifontodlomka"/>
    <w:uiPriority w:val="99"/>
    <w:unhideWhenUsed/>
    <w:rsid w:val="00986071"/>
    <w:rPr>
      <w:color w:val="0000FF"/>
      <w:u w:val="single"/>
    </w:rPr>
  </w:style>
  <w:style w:customStyle="1" w:styleId="Listarazmak0" w:type="paragraph">
    <w:name w:val="Lista_razmak"/>
    <w:basedOn w:val="Listaslijed"/>
    <w:qFormat/>
    <w:rsid w:val="00986071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986071"/>
    <w:rPr>
      <w:rFonts w:eastAsia="Calibri"/>
      <w:b/>
      <w:caps/>
      <w:spacing w:val="100"/>
      <w:sz w:val="24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986071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986071"/>
    <w:rPr>
      <w:sz w:val="24"/>
      <w:szCs w:val="24"/>
    </w:rPr>
  </w:style>
  <w:style w:customStyle="1" w:styleId="NumListOI1" w:type="numbering">
    <w:name w:val="NumList_OI)1"/>
    <w:uiPriority w:val="99"/>
    <w:locked/>
    <w:rsid w:val="00986071"/>
  </w:style>
  <w:style w:customStyle="1" w:styleId="Podnaslov1" w:type="paragraph">
    <w:name w:val="Podnaslov1"/>
    <w:basedOn w:val="Normal"/>
    <w:next w:val="Normal"/>
    <w:uiPriority w:val="11"/>
    <w:rsid w:val="00986071"/>
    <w:pPr>
      <w:numPr>
        <w:ilvl w:val="1"/>
      </w:numPr>
      <w:ind w:left="86"/>
    </w:pPr>
    <w:rPr>
      <w:rFonts w:ascii="Cambria" w:hAnsi="Cambria"/>
      <w:i/>
      <w:iCs/>
      <w:color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986071"/>
    <w:rPr>
      <w:rFonts w:ascii="Cambria" w:cs="Times New Roman" w:eastAsia="Times New Roman" w:hAnsi="Cambria"/>
      <w:i/>
      <w:iCs/>
      <w:color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986071"/>
    <w:pPr>
      <w:spacing w:before="360"/>
      <w:ind w:left="5387"/>
    </w:pPr>
    <w:rPr>
      <w:rFonts w:eastAsia="Calibr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986071"/>
    <w:rPr>
      <w:rFonts w:eastAsia="Calibri"/>
      <w:noProof/>
      <w:sz w:val="24"/>
      <w:szCs w:val="24"/>
      <w:lang w:eastAsia="en-US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986071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986071"/>
    <w:rPr>
      <w:rFonts w:eastAsia="Calibri"/>
      <w:noProof/>
      <w:sz w:val="24"/>
      <w:szCs w:val="24"/>
      <w:lang w:eastAsia="en-US"/>
    </w:rPr>
  </w:style>
  <w:style w:customStyle="1" w:styleId="Naslov10" w:type="paragraph">
    <w:name w:val="Naslov1"/>
    <w:basedOn w:val="Normal"/>
    <w:next w:val="Normal"/>
    <w:uiPriority w:val="10"/>
    <w:rsid w:val="00986071"/>
    <w:pPr>
      <w:pBdr>
        <w:bottom w:color="4F81BD" w:space="4" w:sz="8" w:val="single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986071"/>
    <w:rPr>
      <w:rFonts w:ascii="Cambria" w:cs="Times New Roman" w:eastAsia="Times New Roman" w:hAnsi="Cambria"/>
      <w:color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986071"/>
  </w:style>
  <w:style w:styleId="1ai" w:type="numbering">
    <w:name w:val="Outline List 1"/>
    <w:basedOn w:val="Bezpopisa"/>
    <w:uiPriority w:val="99"/>
    <w:semiHidden/>
    <w:unhideWhenUsed/>
    <w:rsid w:val="00986071"/>
  </w:style>
  <w:style w:styleId="lanaksekcija" w:type="numbering">
    <w:name w:val="Outline List 3"/>
    <w:basedOn w:val="Bezpopisa"/>
    <w:uiPriority w:val="99"/>
    <w:semiHidden/>
    <w:unhideWhenUsed/>
    <w:rsid w:val="00986071"/>
  </w:style>
  <w:style w:styleId="Bibliografija" w:type="paragraph">
    <w:name w:val="Bibliography"/>
    <w:basedOn w:val="Normal"/>
    <w:next w:val="Normal"/>
    <w:uiPriority w:val="99"/>
    <w:semiHidden/>
    <w:unhideWhenUsed/>
    <w:rsid w:val="00986071"/>
    <w:rPr>
      <w:rFonts w:eastAsia="Calibri"/>
      <w:lang w:eastAsia="en-US"/>
    </w:rPr>
  </w:style>
  <w:style w:customStyle="1" w:styleId="Blokteksta1" w:type="paragraph">
    <w:name w:val="Blok teksta1"/>
    <w:basedOn w:val="Normal"/>
    <w:next w:val="Blokteksta"/>
    <w:uiPriority w:val="99"/>
    <w:semiHidden/>
    <w:unhideWhenUsed/>
    <w:rsid w:val="00986071"/>
    <w:pPr>
      <w:pBdr>
        <w:top w:color="4F81BD" w:shadow="1" w:space="10" w:sz="2" w:val="single"/>
        <w:left w:color="4F81BD" w:shadow="1" w:space="10" w:sz="2" w:val="single"/>
        <w:bottom w:color="4F81BD" w:shadow="1" w:space="10" w:sz="2" w:val="single"/>
        <w:right w:color="4F81BD" w:shadow="1" w:space="10" w:sz="2" w:val="single"/>
      </w:pBdr>
      <w:ind w:left="1152" w:right="1152"/>
    </w:pPr>
    <w:rPr>
      <w:rFonts w:ascii="Calibri" w:hAnsi="Calibri"/>
      <w:i/>
      <w:iCs/>
      <w:color w:val="4F81BD"/>
      <w:lang w:eastAsia="en-US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986071"/>
    <w:pPr>
      <w:spacing w:after="240"/>
      <w:ind w:firstLine="360"/>
      <w:jc w:val="left"/>
    </w:pPr>
    <w:rPr>
      <w:rFonts w:eastAsia="Calibri"/>
      <w:sz w:val="24"/>
      <w:lang w:eastAsia="en-US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986071"/>
    <w:rPr>
      <w:rFonts w:eastAsia="Calibri"/>
      <w:sz w:val="24"/>
      <w:szCs w:val="24"/>
      <w:lang w:eastAsia="en-US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986071"/>
    <w:pPr>
      <w:spacing w:after="240"/>
      <w:ind w:firstLine="360" w:left="360"/>
      <w:jc w:val="left"/>
    </w:pPr>
    <w:rPr>
      <w:rFonts w:ascii="Times New Roman" w:cs="Times New Roman" w:eastAsia="Calibri" w:hAnsi="Times New Roman"/>
      <w:bCs w:val="0"/>
      <w:sz w:val="24"/>
      <w:szCs w:val="24"/>
      <w:lang w:eastAsia="en-US"/>
    </w:r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986071"/>
    <w:rPr>
      <w:rFonts w:eastAsia="Calibri"/>
      <w:sz w:val="24"/>
      <w:szCs w:val="24"/>
      <w:lang w:eastAsia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986071"/>
    <w:pPr>
      <w:spacing w:after="120" w:line="480" w:lineRule="auto"/>
      <w:ind w:left="283"/>
    </w:pPr>
    <w:rPr>
      <w:rFonts w:eastAsia="Calibr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986071"/>
    <w:rPr>
      <w:rFonts w:eastAsia="Calibri"/>
      <w:sz w:val="24"/>
      <w:szCs w:val="24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986071"/>
    <w:pPr>
      <w:spacing w:after="120"/>
      <w:ind w:left="283"/>
    </w:pPr>
    <w:rPr>
      <w:rFonts w:eastAsia="Calibr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986071"/>
    <w:rPr>
      <w:rFonts w:eastAsia="Calibri"/>
      <w:sz w:val="16"/>
      <w:szCs w:val="16"/>
      <w:lang w:eastAsia="en-US"/>
    </w:rPr>
  </w:style>
  <w:style w:styleId="Naslovknjige" w:type="character">
    <w:name w:val="Book Title"/>
    <w:basedOn w:val="Zadanifontodlomka"/>
    <w:uiPriority w:val="99"/>
    <w:unhideWhenUsed/>
    <w:rsid w:val="00986071"/>
    <w:rPr>
      <w:b/>
      <w:bCs/>
      <w:smallCaps/>
      <w:spacing w:val="5"/>
    </w:rPr>
  </w:style>
  <w:style w:customStyle="1" w:styleId="Opisslike1" w:type="paragraph">
    <w:name w:val="Opis slike1"/>
    <w:basedOn w:val="Normal"/>
    <w:next w:val="Normal"/>
    <w:uiPriority w:val="99"/>
    <w:semiHidden/>
    <w:unhideWhenUsed/>
    <w:rsid w:val="00986071"/>
    <w:rPr>
      <w:rFonts w:eastAsia="Calibri"/>
      <w:b/>
      <w:bCs/>
      <w:color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986071"/>
    <w:pPr>
      <w:ind w:left="4252"/>
    </w:pPr>
    <w:rPr>
      <w:rFonts w:eastAsia="Calibr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986071"/>
    <w:rPr>
      <w:rFonts w:eastAsia="Calibri"/>
      <w:sz w:val="24"/>
      <w:szCs w:val="24"/>
      <w:lang w:eastAsia="en-US"/>
    </w:rPr>
  </w:style>
  <w:style w:customStyle="1" w:styleId="Obojanareetka1" w:type="table">
    <w:name w:val="Obojana rešetka1"/>
    <w:basedOn w:val="Obinatablica"/>
    <w:next w:val="Obojanareetka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/>
        <w:bCs/>
      </w:rPr>
      <w:tblPr/>
      <w:tcPr>
        <w:shd w:color="auto" w:fill="999999" w:val="clear"/>
      </w:tcPr>
    </w:tblStylePr>
    <w:tblStylePr w:type="lastRow">
      <w:rPr>
        <w:b/>
        <w:bCs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customStyle="1" w:styleId="Obojanareetka-Isticanje11" w:type="table">
    <w:name w:val="Obojana rešetka - Isticanje 11"/>
    <w:basedOn w:val="Obinatablica"/>
    <w:next w:val="Obojanareetka-Isticanje1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/>
        <w:bCs/>
      </w:rPr>
      <w:tblPr/>
      <w:tcPr>
        <w:shd w:color="auto" w:fill="B8CCE4" w:val="clear"/>
      </w:tcPr>
    </w:tblStylePr>
    <w:tblStylePr w:type="lastRow">
      <w:rPr>
        <w:b/>
        <w:bCs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customStyle="1" w:styleId="Obojanoreetka-Isticanje21" w:type="table">
    <w:name w:val="Obojano rešetka - Isticanje 21"/>
    <w:basedOn w:val="Obinatablica"/>
    <w:next w:val="Obojanoreetka-Isticanje2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/>
        <w:bCs/>
      </w:rPr>
      <w:tblPr/>
      <w:tcPr>
        <w:shd w:color="auto" w:fill="E5B8B7" w:val="clear"/>
      </w:tcPr>
    </w:tblStylePr>
    <w:tblStylePr w:type="lastRow">
      <w:rPr>
        <w:b/>
        <w:bCs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customStyle="1" w:styleId="Obojanareetka-Isticanje31" w:type="table">
    <w:name w:val="Obojana rešetka - Isticanje 31"/>
    <w:basedOn w:val="Obinatablica"/>
    <w:next w:val="Obojanareetka-Isticanje3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/>
        <w:bCs/>
      </w:rPr>
      <w:tblPr/>
      <w:tcPr>
        <w:shd w:color="auto" w:fill="D6E3BC" w:val="clear"/>
      </w:tcPr>
    </w:tblStylePr>
    <w:tblStylePr w:type="lastRow">
      <w:rPr>
        <w:b/>
        <w:bCs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customStyle="1" w:styleId="Obojanareetka-Isticanje41" w:type="table">
    <w:name w:val="Obojana rešetka - Isticanje 41"/>
    <w:basedOn w:val="Obinatablica"/>
    <w:next w:val="Obojanareetka-Isticanje4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/>
        <w:bCs/>
      </w:rPr>
      <w:tblPr/>
      <w:tcPr>
        <w:shd w:color="auto" w:fill="CCC0D9" w:val="clear"/>
      </w:tcPr>
    </w:tblStylePr>
    <w:tblStylePr w:type="lastRow">
      <w:rPr>
        <w:b/>
        <w:bCs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customStyle="1" w:styleId="Obojanareetka-Isticanje51" w:type="table">
    <w:name w:val="Obojana rešetka - Isticanje 51"/>
    <w:basedOn w:val="Obinatablica"/>
    <w:next w:val="Obojanareetka-Isticanje5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/>
        <w:bCs/>
      </w:rPr>
      <w:tblPr/>
      <w:tcPr>
        <w:shd w:color="auto" w:fill="B6DDE8" w:val="clear"/>
      </w:tcPr>
    </w:tblStylePr>
    <w:tblStylePr w:type="lastRow">
      <w:rPr>
        <w:b/>
        <w:bCs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customStyle="1" w:styleId="Obojanareetka-Isticanje61" w:type="table">
    <w:name w:val="Obojana rešetka - Isticanje 61"/>
    <w:basedOn w:val="Obinatablica"/>
    <w:next w:val="Obojanareetka-Isticanje6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/>
        <w:bCs/>
      </w:rPr>
      <w:tblPr/>
      <w:tcPr>
        <w:shd w:color="auto" w:fill="FBD4B4" w:val="clear"/>
      </w:tcPr>
    </w:tblStylePr>
    <w:tblStylePr w:type="lastRow">
      <w:rPr>
        <w:b/>
        <w:bCs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customStyle="1" w:styleId="Obojanipopis1" w:type="table">
    <w:name w:val="Obojani popis1"/>
    <w:basedOn w:val="Obinatablica"/>
    <w:next w:val="Obojanipopis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</w:tblPr>
    <w:tcPr>
      <w:shd w:color="auto" w:fill="E6E6E6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/>
        <w:bCs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customStyle="1" w:styleId="Obojanipopis-Isticanje11" w:type="table">
    <w:name w:val="Obojani popis - Isticanje 11"/>
    <w:basedOn w:val="Obinatablica"/>
    <w:next w:val="Obojanipopis-Isticanje1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</w:tblPr>
    <w:tcPr>
      <w:shd w:color="auto" w:fill="EDF2F8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/>
        <w:bCs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customStyle="1" w:styleId="Obojanopopis-Isticanje21" w:type="table">
    <w:name w:val="Obojano popis - Isticanje 21"/>
    <w:basedOn w:val="Obinatablica"/>
    <w:next w:val="Obojanopopis-Isticanje2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</w:tblPr>
    <w:tcPr>
      <w:shd w:color="auto" w:fill="F8EDED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/>
        <w:bCs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customStyle="1" w:styleId="Obojanipopis-Isticanje31" w:type="table">
    <w:name w:val="Obojani popis - Isticanje 31"/>
    <w:basedOn w:val="Obinatablica"/>
    <w:next w:val="Obojanipopis-Isticanje3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</w:tblPr>
    <w:tcPr>
      <w:shd w:color="auto" w:fill="F5F8EE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/>
        <w:bCs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customStyle="1" w:styleId="Obojanipopis-Isticanje41" w:type="table">
    <w:name w:val="Obojani popis - Isticanje 41"/>
    <w:basedOn w:val="Obinatablica"/>
    <w:next w:val="Obojanipopis-Isticanje4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</w:tblPr>
    <w:tcPr>
      <w:shd w:color="auto" w:fill="F2EFF6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/>
        <w:bCs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customStyle="1" w:styleId="Obojanipopis-Isticanje51" w:type="table">
    <w:name w:val="Obojani popis - Isticanje 51"/>
    <w:basedOn w:val="Obinatablica"/>
    <w:next w:val="Obojanipopis-Isticanje5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</w:tblPr>
    <w:tcPr>
      <w:shd w:color="auto" w:fill="EDF6F9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/>
        <w:bCs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customStyle="1" w:styleId="Obojanipopis-Isticanje61" w:type="table">
    <w:name w:val="Obojani popis - Isticanje 61"/>
    <w:basedOn w:val="Obinatablica"/>
    <w:next w:val="Obojanipopis-Isticanje6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</w:tblPr>
    <w:tcPr>
      <w:shd w:color="auto" w:fill="FEF4EC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/>
        <w:bCs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customStyle="1" w:styleId="Obojanosjenanje1" w:type="table">
    <w:name w:val="Obojano sjenčanje1"/>
    <w:basedOn w:val="Obinatablica"/>
    <w:next w:val="Obojanosjenanje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000000" w:space="0" w:sz="4" w:val="single"/>
          <w:insideV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osjenanje-Isticanje11" w:type="table">
    <w:name w:val="Obojano sjenčanje - Isticanje 11"/>
    <w:basedOn w:val="Obinatablica"/>
    <w:next w:val="Obojanosjenanje-Isticanje1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2C4C74" w:space="0" w:sz="4" w:val="single"/>
          <w:insideV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Sjenanjeuboji-Isticanje21" w:type="table">
    <w:name w:val="Sjenčanje u boji - Isticanje 21"/>
    <w:basedOn w:val="Obinatablica"/>
    <w:next w:val="Sjenanjeuboji-Isticanje2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772C2A" w:space="0" w:sz="4" w:val="single"/>
          <w:insideV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osjenanje-Isticanje31" w:type="table">
    <w:name w:val="Obojano sjenčanje - Isticanje 31"/>
    <w:basedOn w:val="Obinatablica"/>
    <w:next w:val="Obojanosjenanje-Isticanje3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5E7530" w:space="0" w:sz="4" w:val="single"/>
          <w:insideV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customStyle="1" w:styleId="Obojanosjenanje-Isticanje41" w:type="table">
    <w:name w:val="Obojano sjenčanje - Isticanje 41"/>
    <w:basedOn w:val="Obinatablica"/>
    <w:next w:val="Obojanosjenanje-Isticanje4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4C3B62" w:space="0" w:sz="4" w:val="single"/>
          <w:insideV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osjenanje-Isticanje51" w:type="table">
    <w:name w:val="Obojano sjenčanje - Isticanje 51"/>
    <w:basedOn w:val="Obinatablica"/>
    <w:next w:val="Obojanosjenanje-Isticanje5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276A7C" w:space="0" w:sz="4" w:val="single"/>
          <w:insideV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osjenanje-Isticanje61" w:type="table">
    <w:name w:val="Obojano sjenčanje - Isticanje 61"/>
    <w:basedOn w:val="Obinatablica"/>
    <w:next w:val="Obojanosjenanje-Isticanje6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B65608" w:space="0" w:sz="4" w:val="single"/>
          <w:insideV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986071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986071"/>
    <w:rPr>
      <w:rFonts w:eastAsia="Calibr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986071"/>
    <w:rPr>
      <w:rFonts w:eastAsia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86071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986071"/>
    <w:rPr>
      <w:rFonts w:eastAsia="Calibri"/>
      <w:b/>
      <w:bCs/>
      <w:sz w:val="20"/>
      <w:szCs w:val="20"/>
      <w:lang w:eastAsia="en-US"/>
    </w:rPr>
  </w:style>
  <w:style w:customStyle="1" w:styleId="Tamnipopis1" w:type="table">
    <w:name w:val="Tamni popis1"/>
    <w:basedOn w:val="Obinatablica"/>
    <w:next w:val="Tamnipopis"/>
    <w:uiPriority w:val="99"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StyleRowBandSize w:val="1"/>
      <w:tblStyleColBandSize w:val="1"/>
    </w:tblPr>
    <w:tcPr>
      <w:shd w:color="auto" w:fill="000000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000000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</w:style>
  <w:style w:customStyle="1" w:styleId="Tamnipopis-Isticanje11" w:type="table">
    <w:name w:val="Tamni popis - Isticanje 11"/>
    <w:basedOn w:val="Obinatablica"/>
    <w:next w:val="Tamnipopis-Isticanje1"/>
    <w:uiPriority w:val="99"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StyleRowBandSize w:val="1"/>
      <w:tblStyleColBandSize w:val="1"/>
    </w:tblPr>
    <w:tcPr>
      <w:shd w:color="auto" w:fill="4F81BD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243F60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365F91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365F9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val="clear"/>
      </w:tcPr>
    </w:tblStylePr>
  </w:style>
  <w:style w:customStyle="1" w:styleId="Tamnipopis-Isticanje21" w:type="table">
    <w:name w:val="Tamni popis - Isticanje 21"/>
    <w:basedOn w:val="Obinatablica"/>
    <w:next w:val="Tamnipopis-Isticanje2"/>
    <w:uiPriority w:val="99"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StyleRowBandSize w:val="1"/>
      <w:tblStyleColBandSize w:val="1"/>
    </w:tblPr>
    <w:tcPr>
      <w:shd w:color="auto" w:fill="C0504D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622423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943634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943634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val="clear"/>
      </w:tcPr>
    </w:tblStylePr>
  </w:style>
  <w:style w:customStyle="1" w:styleId="Tamnipopis-Isticanje31" w:type="table">
    <w:name w:val="Tamni popis - Isticanje 31"/>
    <w:basedOn w:val="Obinatablica"/>
    <w:next w:val="Tamnipopis-Isticanje3"/>
    <w:uiPriority w:val="99"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StyleRowBandSize w:val="1"/>
      <w:tblStyleColBandSize w:val="1"/>
    </w:tblPr>
    <w:tcPr>
      <w:shd w:color="auto" w:fill="9BBB59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4E6128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76923C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76923C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val="clear"/>
      </w:tcPr>
    </w:tblStylePr>
  </w:style>
  <w:style w:customStyle="1" w:styleId="Tamnipopis-Isticanje41" w:type="table">
    <w:name w:val="Tamni popis - Isticanje 41"/>
    <w:basedOn w:val="Obinatablica"/>
    <w:next w:val="Tamnipopis-Isticanje4"/>
    <w:uiPriority w:val="99"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StyleRowBandSize w:val="1"/>
      <w:tblStyleColBandSize w:val="1"/>
    </w:tblPr>
    <w:tcPr>
      <w:shd w:color="auto" w:fill="8064A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3F3151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5F497A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5F497A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val="clear"/>
      </w:tcPr>
    </w:tblStylePr>
  </w:style>
  <w:style w:customStyle="1" w:styleId="Tamnipopis-Isticanje51" w:type="table">
    <w:name w:val="Tamni popis - Isticanje 51"/>
    <w:basedOn w:val="Obinatablica"/>
    <w:next w:val="Tamnipopis-Isticanje5"/>
    <w:uiPriority w:val="99"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StyleRowBandSize w:val="1"/>
      <w:tblStyleColBandSize w:val="1"/>
    </w:tblPr>
    <w:tcPr>
      <w:shd w:color="auto" w:fill="4BACC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205867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31849B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31849B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val="clear"/>
      </w:tcPr>
    </w:tblStylePr>
  </w:style>
  <w:style w:customStyle="1" w:styleId="Tamnipopis-Isticanje61" w:type="table">
    <w:name w:val="Tamni popis - Isticanje 61"/>
    <w:basedOn w:val="Obinatablica"/>
    <w:next w:val="Tamnipopis-Isticanje6"/>
    <w:uiPriority w:val="99"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StyleRowBandSize w:val="1"/>
      <w:tblStyleColBandSize w:val="1"/>
    </w:tblPr>
    <w:tcPr>
      <w:shd w:color="auto" w:fill="F7964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974706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E36C0A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E36C0A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986071"/>
    <w:rPr>
      <w:rFonts w:eastAsia="Calibr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986071"/>
    <w:rPr>
      <w:rFonts w:eastAsia="Calibri"/>
      <w:sz w:val="24"/>
      <w:szCs w:val="24"/>
      <w:lang w:eastAsia="en-US"/>
    </w:rPr>
  </w:style>
  <w:style w:styleId="Kartadokumenta" w:type="paragraph">
    <w:name w:val="Document Map"/>
    <w:basedOn w:val="Normal"/>
    <w:link w:val="KartadokumentaChar"/>
    <w:uiPriority w:val="99"/>
    <w:unhideWhenUsed/>
    <w:rsid w:val="00986071"/>
    <w:rPr>
      <w:rFonts w:ascii="Tahoma" w:cs="Tahoma" w:eastAsia="Calibr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986071"/>
    <w:rPr>
      <w:rFonts w:ascii="Tahoma" w:cs="Tahoma" w:eastAsia="Calibri" w:hAnsi="Tahoma"/>
      <w:sz w:val="16"/>
      <w:szCs w:val="16"/>
      <w:lang w:eastAsia="en-US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986071"/>
    <w:rPr>
      <w:rFonts w:eastAsia="Calibr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986071"/>
    <w:rPr>
      <w:rFonts w:eastAsia="Calibri"/>
      <w:sz w:val="24"/>
      <w:szCs w:val="24"/>
      <w:lang w:eastAsia="en-US"/>
    </w:rPr>
  </w:style>
  <w:style w:styleId="Referencakrajnjebiljeke" w:type="character">
    <w:name w:val="endnote reference"/>
    <w:basedOn w:val="Zadanifontodlomka"/>
    <w:uiPriority w:val="99"/>
    <w:semiHidden/>
    <w:unhideWhenUsed/>
    <w:rsid w:val="00986071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986071"/>
    <w:rPr>
      <w:rFonts w:eastAsia="Calibr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986071"/>
    <w:rPr>
      <w:rFonts w:eastAsia="Calibri"/>
      <w:sz w:val="20"/>
      <w:szCs w:val="20"/>
      <w:lang w:eastAsia="en-US"/>
    </w:rPr>
  </w:style>
  <w:style w:customStyle="1" w:styleId="Povratnaomotnica1" w:type="paragraph">
    <w:name w:val="Povratna omotnica1"/>
    <w:basedOn w:val="Normal"/>
    <w:next w:val="Povratnaomotnica"/>
    <w:uiPriority w:val="99"/>
    <w:semiHidden/>
    <w:unhideWhenUsed/>
    <w:rsid w:val="00986071"/>
    <w:rPr>
      <w:rFonts w:ascii="Cambria" w:hAnsi="Cambria"/>
      <w:sz w:val="20"/>
      <w:szCs w:val="20"/>
      <w:lang w:eastAsia="en-US"/>
    </w:rPr>
  </w:style>
  <w:style w:customStyle="1" w:styleId="SlijeenaHiperveza1" w:type="character">
    <w:name w:val="SlijeđenaHiperveza1"/>
    <w:basedOn w:val="Zadanifontodlomka"/>
    <w:uiPriority w:val="99"/>
    <w:semiHidden/>
    <w:unhideWhenUsed/>
    <w:rsid w:val="00986071"/>
    <w:rPr>
      <w:color w:val="800080"/>
      <w:u w:val="single"/>
    </w:rPr>
  </w:style>
  <w:style w:styleId="HTML-akronim" w:type="character">
    <w:name w:val="HTML Acronym"/>
    <w:basedOn w:val="Zadanifontodlomka"/>
    <w:uiPriority w:val="99"/>
    <w:semiHidden/>
    <w:unhideWhenUsed/>
    <w:rsid w:val="00986071"/>
  </w:style>
  <w:style w:styleId="HTML-adresa" w:type="paragraph">
    <w:name w:val="HTML Address"/>
    <w:basedOn w:val="Normal"/>
    <w:link w:val="HTML-adresaChar"/>
    <w:uiPriority w:val="99"/>
    <w:semiHidden/>
    <w:unhideWhenUsed/>
    <w:rsid w:val="00986071"/>
    <w:rPr>
      <w:rFonts w:eastAsia="Calibr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986071"/>
    <w:rPr>
      <w:rFonts w:eastAsia="Calibri"/>
      <w:i/>
      <w:iCs/>
      <w:sz w:val="24"/>
      <w:szCs w:val="24"/>
      <w:lang w:eastAsia="en-US"/>
    </w:rPr>
  </w:style>
  <w:style w:styleId="HTML-navod" w:type="character">
    <w:name w:val="HTML Cite"/>
    <w:basedOn w:val="Zadanifontodlomka"/>
    <w:uiPriority w:val="99"/>
    <w:semiHidden/>
    <w:unhideWhenUsed/>
    <w:rsid w:val="00986071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986071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986071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986071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986071"/>
    <w:rPr>
      <w:rFonts w:ascii="Consolas" w:cs="Consolas" w:eastAsia="Calibr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986071"/>
    <w:rPr>
      <w:rFonts w:ascii="Consolas" w:cs="Consolas" w:eastAsia="Calibri" w:hAnsi="Consolas"/>
      <w:sz w:val="20"/>
      <w:szCs w:val="20"/>
      <w:lang w:eastAsia="en-US"/>
    </w:rPr>
  </w:style>
  <w:style w:styleId="HTML-primjer" w:type="character">
    <w:name w:val="HTML Sample"/>
    <w:basedOn w:val="Zadanifontodlomka"/>
    <w:uiPriority w:val="99"/>
    <w:semiHidden/>
    <w:unhideWhenUsed/>
    <w:rsid w:val="00986071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986071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986071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986071"/>
    <w:pPr>
      <w:ind w:hanging="240" w:left="240"/>
    </w:pPr>
    <w:rPr>
      <w:rFonts w:eastAsia="Calibr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986071"/>
    <w:pPr>
      <w:ind w:hanging="240" w:left="480"/>
    </w:pPr>
    <w:rPr>
      <w:rFonts w:eastAsia="Calibr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986071"/>
    <w:pPr>
      <w:ind w:hanging="240" w:left="720"/>
    </w:pPr>
    <w:rPr>
      <w:rFonts w:eastAsia="Calibr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986071"/>
    <w:pPr>
      <w:ind w:hanging="240" w:left="960"/>
    </w:pPr>
    <w:rPr>
      <w:rFonts w:eastAsia="Calibr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986071"/>
    <w:pPr>
      <w:ind w:hanging="240" w:left="1200"/>
    </w:pPr>
    <w:rPr>
      <w:rFonts w:eastAsia="Calibr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986071"/>
    <w:pPr>
      <w:ind w:hanging="240" w:left="1440"/>
    </w:pPr>
    <w:rPr>
      <w:rFonts w:eastAsia="Calibr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986071"/>
    <w:pPr>
      <w:ind w:hanging="240" w:left="1680"/>
    </w:pPr>
    <w:rPr>
      <w:rFonts w:eastAsia="Calibr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986071"/>
    <w:pPr>
      <w:ind w:hanging="240" w:left="1920"/>
    </w:pPr>
    <w:rPr>
      <w:rFonts w:eastAsia="Calibr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986071"/>
    <w:pPr>
      <w:ind w:hanging="240" w:left="2160"/>
    </w:pPr>
    <w:rPr>
      <w:rFonts w:eastAsia="Calibri"/>
      <w:lang w:eastAsia="en-US"/>
    </w:rPr>
  </w:style>
  <w:style w:customStyle="1" w:styleId="Naslovindeksa1" w:type="paragraph">
    <w:name w:val="Naslov indeksa1"/>
    <w:basedOn w:val="Normal"/>
    <w:next w:val="Indeks1"/>
    <w:uiPriority w:val="99"/>
    <w:semiHidden/>
    <w:unhideWhenUsed/>
    <w:rsid w:val="00986071"/>
    <w:rPr>
      <w:rFonts w:ascii="Cambria" w:hAnsi="Cambria"/>
      <w:b/>
      <w:bCs/>
      <w:lang w:eastAsia="en-US"/>
    </w:rPr>
  </w:style>
  <w:style w:customStyle="1" w:styleId="Istaknutareferenca1" w:type="character">
    <w:name w:val="Istaknuta referenca1"/>
    <w:basedOn w:val="Zadanifontodlomka"/>
    <w:uiPriority w:val="99"/>
    <w:unhideWhenUsed/>
    <w:rsid w:val="00986071"/>
    <w:rPr>
      <w:b/>
      <w:bCs/>
      <w:smallCaps/>
      <w:color w:val="C0504D"/>
      <w:spacing w:val="5"/>
      <w:u w:val="single"/>
    </w:rPr>
  </w:style>
  <w:style w:customStyle="1" w:styleId="Svijetlareetka1" w:type="table">
    <w:name w:val="Svijetla rešetka1"/>
    <w:basedOn w:val="Obinatablica"/>
    <w:next w:val="Svijetlareetka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val="nil"/>
          <w:insideV w:color="000000" w:space="0" w:sz="8" w:val="single"/>
        </w:tcBorders>
      </w:tcPr>
    </w:tblStylePr>
    <w:tblStylePr w:type="firstCol">
      <w:rPr>
        <w:rFonts w:ascii="Cambria" w:cs="Times New Roman" w:eastAsia="Times New Roman" w:hAnsi="Cambria"/>
        <w:b/>
        <w:bCs/>
      </w:rPr>
    </w:tblStylePr>
    <w:tblStylePr w:type="lastCol">
      <w:rPr>
        <w:rFonts w:ascii="Cambria" w:cs="Times New Roman" w:eastAsia="Times New Roman" w:hAnsi="Cambria"/>
        <w:b/>
        <w:bCs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customStyle="1" w:styleId="Svijetlareetka-Isticanje11" w:type="table">
    <w:name w:val="Svijetla rešetka - Isticanje 11"/>
    <w:basedOn w:val="Obinatablica"/>
    <w:next w:val="Svijetlareetka-Isticanje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val="nil"/>
          <w:insideV w:color="4F81BD" w:space="0" w:sz="8" w:val="single"/>
        </w:tcBorders>
      </w:tcPr>
    </w:tblStylePr>
    <w:tblStylePr w:type="firstCol">
      <w:rPr>
        <w:rFonts w:ascii="Cambria" w:cs="Times New Roman" w:eastAsia="Times New Roman" w:hAnsi="Cambria"/>
        <w:b/>
        <w:bCs/>
      </w:rPr>
    </w:tblStylePr>
    <w:tblStylePr w:type="lastCol">
      <w:rPr>
        <w:rFonts w:ascii="Cambria" w:cs="Times New Roman" w:eastAsia="Times New Roman" w:hAnsi="Cambria"/>
        <w:b/>
        <w:bCs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customStyle="1" w:styleId="Svijetlareetka-Isticanje21" w:type="table">
    <w:name w:val="Svijetla rešetka - Isticanje 21"/>
    <w:basedOn w:val="Obinatablica"/>
    <w:next w:val="Svijetlareetka-Isticanje2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val="nil"/>
          <w:insideV w:color="C0504D" w:space="0" w:sz="8" w:val="single"/>
        </w:tcBorders>
      </w:tcPr>
    </w:tblStylePr>
    <w:tblStylePr w:type="firstCol">
      <w:rPr>
        <w:rFonts w:ascii="Cambria" w:cs="Times New Roman" w:eastAsia="Times New Roman" w:hAnsi="Cambria"/>
        <w:b/>
        <w:bCs/>
      </w:rPr>
    </w:tblStylePr>
    <w:tblStylePr w:type="lastCol">
      <w:rPr>
        <w:rFonts w:ascii="Cambria" w:cs="Times New Roman" w:eastAsia="Times New Roman" w:hAnsi="Cambria"/>
        <w:b/>
        <w:bCs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customStyle="1" w:styleId="Svijetlareetka-Isticanje31" w:type="table">
    <w:name w:val="Svijetla rešetka - Isticanje 31"/>
    <w:basedOn w:val="Obinatablica"/>
    <w:next w:val="Svijetlareetka-Isticanje3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val="nil"/>
          <w:insideV w:color="9BBB59" w:space="0" w:sz="8" w:val="single"/>
        </w:tcBorders>
      </w:tcPr>
    </w:tblStylePr>
    <w:tblStylePr w:type="firstCol">
      <w:rPr>
        <w:rFonts w:ascii="Cambria" w:cs="Times New Roman" w:eastAsia="Times New Roman" w:hAnsi="Cambria"/>
        <w:b/>
        <w:bCs/>
      </w:rPr>
    </w:tblStylePr>
    <w:tblStylePr w:type="lastCol">
      <w:rPr>
        <w:rFonts w:ascii="Cambria" w:cs="Times New Roman" w:eastAsia="Times New Roman" w:hAnsi="Cambria"/>
        <w:b/>
        <w:bCs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customStyle="1" w:styleId="Svijetlareetka-Isticanje41" w:type="table">
    <w:name w:val="Svijetla rešetka - Isticanje 41"/>
    <w:basedOn w:val="Obinatablica"/>
    <w:next w:val="Svijetlareetka-Isticanje4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val="nil"/>
          <w:insideV w:color="8064A2" w:space="0" w:sz="8" w:val="single"/>
        </w:tcBorders>
      </w:tcPr>
    </w:tblStylePr>
    <w:tblStylePr w:type="firstCol">
      <w:rPr>
        <w:rFonts w:ascii="Cambria" w:cs="Times New Roman" w:eastAsia="Times New Roman" w:hAnsi="Cambria"/>
        <w:b/>
        <w:bCs/>
      </w:rPr>
    </w:tblStylePr>
    <w:tblStylePr w:type="lastCol">
      <w:rPr>
        <w:rFonts w:ascii="Cambria" w:cs="Times New Roman" w:eastAsia="Times New Roman" w:hAnsi="Cambria"/>
        <w:b/>
        <w:bCs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customStyle="1" w:styleId="Svijetlareetka-Isticanje51" w:type="table">
    <w:name w:val="Svijetla rešetka - Isticanje 51"/>
    <w:basedOn w:val="Obinatablica"/>
    <w:next w:val="Svijetlareetka-Isticanje5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val="nil"/>
          <w:insideV w:color="4BACC6" w:space="0" w:sz="8" w:val="single"/>
        </w:tcBorders>
      </w:tcPr>
    </w:tblStylePr>
    <w:tblStylePr w:type="firstCol">
      <w:rPr>
        <w:rFonts w:ascii="Cambria" w:cs="Times New Roman" w:eastAsia="Times New Roman" w:hAnsi="Cambria"/>
        <w:b/>
        <w:bCs/>
      </w:rPr>
    </w:tblStylePr>
    <w:tblStylePr w:type="lastCol">
      <w:rPr>
        <w:rFonts w:ascii="Cambria" w:cs="Times New Roman" w:eastAsia="Times New Roman" w:hAnsi="Cambria"/>
        <w:b/>
        <w:bCs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customStyle="1" w:styleId="Srednjareetka-Isticanje61" w:type="table">
    <w:name w:val="Srednja rešetka - Isticanje 61"/>
    <w:basedOn w:val="Obinatablica"/>
    <w:next w:val="Srednjareetka-Isticanje6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Times New Roman" w:eastAsia="Times New Roman" w:hAnsi="Cambria"/>
        <w:b/>
        <w:bCs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val="nil"/>
          <w:insideV w:color="F79646" w:space="0" w:sz="8" w:val="single"/>
        </w:tcBorders>
      </w:tcPr>
    </w:tblStylePr>
    <w:tblStylePr w:type="firstCol">
      <w:rPr>
        <w:rFonts w:ascii="Cambria" w:cs="Times New Roman" w:eastAsia="Times New Roman" w:hAnsi="Cambria"/>
        <w:b/>
        <w:bCs/>
      </w:rPr>
    </w:tblStylePr>
    <w:tblStylePr w:type="lastCol">
      <w:rPr>
        <w:rFonts w:ascii="Cambria" w:cs="Times New Roman" w:eastAsia="Times New Roman" w:hAnsi="Cambria"/>
        <w:b/>
        <w:bCs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customStyle="1" w:styleId="Svijetlipopis1" w:type="table">
    <w:name w:val="Svijetli popis1"/>
    <w:basedOn w:val="Obinatablica"/>
    <w:next w:val="Svijetlipopis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customStyle="1" w:styleId="Svijetlipopis-Isticanje11" w:type="table">
    <w:name w:val="Svijetli popis - Isticanje 11"/>
    <w:basedOn w:val="Obinatablica"/>
    <w:next w:val="Svijetlipopis-Isticanje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customStyle="1" w:styleId="Svijetlipopis-Isticanje21" w:type="table">
    <w:name w:val="Svijetli popis - Isticanje 21"/>
    <w:basedOn w:val="Obinatablica"/>
    <w:next w:val="Svijetlipopis-Isticanje2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customStyle="1" w:styleId="Svijetlipopis-Isticanje31" w:type="table">
    <w:name w:val="Svijetli popis - Isticanje 31"/>
    <w:basedOn w:val="Obinatablica"/>
    <w:next w:val="Svijetlipopis-Isticanje3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customStyle="1" w:styleId="Svijetlipopis-Isticanje41" w:type="table">
    <w:name w:val="Svijetli popis - Isticanje 41"/>
    <w:basedOn w:val="Obinatablica"/>
    <w:next w:val="Svijetlipopis-Isticanje4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customStyle="1" w:styleId="Svijetlipopis-Isticanje51" w:type="table">
    <w:name w:val="Svijetli popis - Isticanje 51"/>
    <w:basedOn w:val="Obinatablica"/>
    <w:next w:val="Svijetlipopis-Isticanje5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customStyle="1" w:styleId="Srednjipopis-Isticanje61" w:type="table">
    <w:name w:val="Srednji popis - Isticanje 61"/>
    <w:basedOn w:val="Obinatablica"/>
    <w:next w:val="Srednjipopis-Isticanje6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customStyle="1" w:styleId="Svijetlosjenanje1" w:type="table">
    <w:name w:val="Svijetlo sjenčanje1"/>
    <w:basedOn w:val="Obinatablica"/>
    <w:next w:val="Svijetlosjenanje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</w:style>
  <w:style w:customStyle="1" w:styleId="Svijetlosjenanje-Isticanje11" w:type="table">
    <w:name w:val="Svijetlo sjenčanje - Isticanje 11"/>
    <w:basedOn w:val="Obinatablica"/>
    <w:next w:val="Svijetlosjenanje-Isticanje1"/>
    <w:uiPriority w:val="99"/>
    <w:unhideWhenUsed/>
    <w:rsid w:val="00986071"/>
    <w:rPr>
      <w:rFonts w:eastAsia="Calibri"/>
      <w:color w:val="365F91"/>
      <w:sz w:val="24"/>
      <w:szCs w:val="24"/>
      <w:lang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Svijetlosjenanje-Isticanje21" w:type="table">
    <w:name w:val="Svijetlo sjenčanje - Isticanje 21"/>
    <w:basedOn w:val="Obinatablica"/>
    <w:next w:val="Svijetlosjenanje-Isticanje2"/>
    <w:uiPriority w:val="99"/>
    <w:unhideWhenUsed/>
    <w:rsid w:val="00986071"/>
    <w:rPr>
      <w:rFonts w:eastAsia="Calibri"/>
      <w:color w:val="943634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val="single"/>
          <w:left w:val="nil"/>
          <w:bottom w:color="C0504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val="single"/>
          <w:left w:val="nil"/>
          <w:bottom w:color="C0504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val="clear"/>
      </w:tcPr>
    </w:tblStylePr>
  </w:style>
  <w:style w:customStyle="1" w:styleId="Svijetlosjenanje-Isticanje31" w:type="table">
    <w:name w:val="Svijetlo sjenčanje - Isticanje 31"/>
    <w:basedOn w:val="Obinatablica"/>
    <w:next w:val="Svijetlosjenanje-Isticanje3"/>
    <w:uiPriority w:val="99"/>
    <w:unhideWhenUsed/>
    <w:rsid w:val="00986071"/>
    <w:rPr>
      <w:rFonts w:eastAsia="Calibri"/>
      <w:color w:val="76923C"/>
      <w:sz w:val="24"/>
      <w:szCs w:val="24"/>
      <w:lang w:eastAsia="en-US" w:val="en-US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val="single"/>
          <w:left w:val="nil"/>
          <w:bottom w:color="9BBB59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val="single"/>
          <w:left w:val="nil"/>
          <w:bottom w:color="9BBB59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val="clear"/>
      </w:tcPr>
    </w:tblStylePr>
  </w:style>
  <w:style w:customStyle="1" w:styleId="Svijetlosjenanje-Isticanje41" w:type="table">
    <w:name w:val="Svijetlo sjenčanje - Isticanje 41"/>
    <w:basedOn w:val="Obinatablica"/>
    <w:next w:val="Svijetlosjenanje-Isticanje4"/>
    <w:uiPriority w:val="99"/>
    <w:unhideWhenUsed/>
    <w:rsid w:val="00986071"/>
    <w:rPr>
      <w:rFonts w:eastAsia="Calibri"/>
      <w:color w:val="5F497A"/>
      <w:sz w:val="24"/>
      <w:szCs w:val="24"/>
      <w:lang w:eastAsia="en-US" w:val="en-US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val="single"/>
          <w:left w:val="nil"/>
          <w:bottom w:color="8064A2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val="single"/>
          <w:left w:val="nil"/>
          <w:bottom w:color="8064A2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val="clear"/>
      </w:tcPr>
    </w:tblStylePr>
  </w:style>
  <w:style w:customStyle="1" w:styleId="Svijetlosjenanje-Isticanje51" w:type="table">
    <w:name w:val="Svijetlo sjenčanje - Isticanje 51"/>
    <w:basedOn w:val="Obinatablica"/>
    <w:next w:val="Svijetlosjenanje-Isticanje5"/>
    <w:uiPriority w:val="99"/>
    <w:unhideWhenUsed/>
    <w:rsid w:val="00986071"/>
    <w:rPr>
      <w:rFonts w:eastAsia="Calibri"/>
      <w:color w:val="31849B"/>
      <w:sz w:val="24"/>
      <w:szCs w:val="24"/>
      <w:lang w:eastAsia="en-US" w:val="en-US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val="single"/>
          <w:left w:val="nil"/>
          <w:bottom w:color="4BACC6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val="single"/>
          <w:left w:val="nil"/>
          <w:bottom w:color="4BACC6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val="clear"/>
      </w:tcPr>
    </w:tblStylePr>
  </w:style>
  <w:style w:customStyle="1" w:styleId="Svijetlosjenanje-Isticanje61" w:type="table">
    <w:name w:val="Svijetlo sjenčanje - Isticanje 61"/>
    <w:basedOn w:val="Obinatablica"/>
    <w:next w:val="Svijetlosjenanje-Isticanje6"/>
    <w:uiPriority w:val="99"/>
    <w:unhideWhenUsed/>
    <w:rsid w:val="00986071"/>
    <w:rPr>
      <w:rFonts w:eastAsia="Calibri"/>
      <w:color w:val="E36C0A"/>
      <w:sz w:val="24"/>
      <w:szCs w:val="24"/>
      <w:lang w:eastAsia="en-US" w:val="en-US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val="single"/>
          <w:left w:val="nil"/>
          <w:bottom w:color="F79646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val="single"/>
          <w:left w:val="nil"/>
          <w:bottom w:color="F79646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986071"/>
  </w:style>
  <w:style w:styleId="Tekstmakronaredbe" w:type="paragraph">
    <w:name w:val="macro"/>
    <w:link w:val="TekstmakronaredbeChar"/>
    <w:uiPriority w:val="99"/>
    <w:semiHidden/>
    <w:unhideWhenUsed/>
    <w:rsid w:val="00986071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eastAsia="Calibri" w:hAnsi="Consolas"/>
      <w:sz w:val="20"/>
      <w:szCs w:val="20"/>
      <w:lang w:eastAsia="en-US"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986071"/>
    <w:rPr>
      <w:rFonts w:ascii="Consolas" w:cs="Consolas" w:eastAsia="Calibri" w:hAnsi="Consolas"/>
      <w:sz w:val="20"/>
      <w:szCs w:val="20"/>
      <w:lang w:eastAsia="en-US" w:val="en-US"/>
    </w:rPr>
  </w:style>
  <w:style w:customStyle="1" w:styleId="Srednjareetka11" w:type="table">
    <w:name w:val="Srednja rešetka 11"/>
    <w:basedOn w:val="Obinatablica"/>
    <w:next w:val="Srednjareetka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customStyle="1" w:styleId="Srednjareetka1-Isticanje11" w:type="table">
    <w:name w:val="Srednja rešetka 1 - Isticanje 11"/>
    <w:basedOn w:val="Obinatablica"/>
    <w:next w:val="Srednjareetka1-Isticanje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customStyle="1" w:styleId="Srednjareetka1-Isticanje21" w:type="table">
    <w:name w:val="Srednja rešetka 1 - Isticanje 21"/>
    <w:basedOn w:val="Obinatablica"/>
    <w:next w:val="Srednjareetka1-Isticanje2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customStyle="1" w:styleId="Srednjareetka1-Isticanje31" w:type="table">
    <w:name w:val="Srednja rešetka 1 - Isticanje 31"/>
    <w:basedOn w:val="Obinatablica"/>
    <w:next w:val="Srednjareetka1-Isticanje3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customStyle="1" w:styleId="Srednjareetka1-Isticanje41" w:type="table">
    <w:name w:val="Srednja rešetka 1 - Isticanje 41"/>
    <w:basedOn w:val="Obinatablica"/>
    <w:next w:val="Srednjareetka1-Isticanje4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customStyle="1" w:styleId="Srednjareetka1-Isticanje51" w:type="table">
    <w:name w:val="Srednja rešetka 1 - Isticanje 51"/>
    <w:basedOn w:val="Obinatablica"/>
    <w:next w:val="Srednjareetka1-Isticanje5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customStyle="1" w:styleId="Srednjareetka1-Isticanje61" w:type="table">
    <w:name w:val="Srednja rešetka 1 - Isticanje 61"/>
    <w:basedOn w:val="Obinatablica"/>
    <w:next w:val="Srednjareetka1-Isticanje6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customStyle="1" w:styleId="Srednjareetka21" w:type="table">
    <w:name w:val="Srednja rešetka 21"/>
    <w:basedOn w:val="Obinatablica"/>
    <w:next w:val="Srednjareetka2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/>
        <w:bCs/>
        <w:color w:val="000000"/>
      </w:rPr>
      <w:tblPr/>
      <w:tcPr>
        <w:shd w:color="auto" w:fill="E6E6E6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2-Isticanje11" w:type="table">
    <w:name w:val="Srednja rešetka 2 - Isticanje 11"/>
    <w:basedOn w:val="Obinatablica"/>
    <w:next w:val="Srednjareetka2-Isticanje1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/>
        <w:bCs/>
        <w:color w:val="000000"/>
      </w:rPr>
      <w:tblPr/>
      <w:tcPr>
        <w:shd w:color="auto" w:fill="EDF2F8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2-Isticanje21" w:type="table">
    <w:name w:val="Srednja rešetka 2 - Isticanje 21"/>
    <w:basedOn w:val="Obinatablica"/>
    <w:next w:val="Srednjareetka2-Isticanje2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/>
        <w:bCs/>
        <w:color w:val="000000"/>
      </w:rPr>
      <w:tblPr/>
      <w:tcPr>
        <w:shd w:color="auto" w:fill="F8EDED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2-Isticanje31" w:type="table">
    <w:name w:val="Srednja rešetka 2 - Isticanje 31"/>
    <w:basedOn w:val="Obinatablica"/>
    <w:next w:val="Srednjareetka2-Isticanje3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/>
        <w:bCs/>
        <w:color w:val="000000"/>
      </w:rPr>
      <w:tblPr/>
      <w:tcPr>
        <w:shd w:color="auto" w:fill="F5F8EE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2-Isticanje41" w:type="table">
    <w:name w:val="Srednja rešetka 2 - Isticanje 41"/>
    <w:basedOn w:val="Obinatablica"/>
    <w:next w:val="Srednjareetka2-Isticanje4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/>
        <w:bCs/>
        <w:color w:val="000000"/>
      </w:rPr>
      <w:tblPr/>
      <w:tcPr>
        <w:shd w:color="auto" w:fill="F2EFF6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2-Isticanje51" w:type="table">
    <w:name w:val="Srednja rešetka 2 - Isticanje 51"/>
    <w:basedOn w:val="Obinatablica"/>
    <w:next w:val="Srednjareetka2-Isticanje5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/>
        <w:bCs/>
        <w:color w:val="000000"/>
      </w:rPr>
      <w:tblPr/>
      <w:tcPr>
        <w:shd w:color="auto" w:fill="EDF6F9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2-Isticanje61" w:type="table">
    <w:name w:val="Srednja rešetka 2 - Isticanje 61"/>
    <w:basedOn w:val="Obinatablica"/>
    <w:next w:val="Srednjareetka2-Isticanje6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/>
        <w:bCs/>
        <w:color w:val="000000"/>
      </w:rPr>
      <w:tblPr/>
      <w:tcPr>
        <w:shd w:color="auto" w:fill="FEF4EC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1" w:type="table">
    <w:name w:val="Srednja rešetka 31"/>
    <w:basedOn w:val="Obinatablica"/>
    <w:next w:val="Srednjareetka3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000000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000000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000000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customStyle="1" w:styleId="Srednjareetka3-Isticanje11" w:type="table">
    <w:name w:val="Srednja rešetka 3 - Isticanje 11"/>
    <w:basedOn w:val="Obinatablica"/>
    <w:next w:val="Srednjareetka3-Isticanje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customStyle="1" w:styleId="Srednjareetka3-Isticanje21" w:type="table">
    <w:name w:val="Srednja rešetka 3 - Isticanje 21"/>
    <w:basedOn w:val="Obinatablica"/>
    <w:next w:val="Srednjareetka3-Isticanje2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C0504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C0504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C0504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customStyle="1" w:styleId="Srednjareetka3-Isticanje31" w:type="table">
    <w:name w:val="Srednja rešetka 3 - Isticanje 31"/>
    <w:basedOn w:val="Obinatablica"/>
    <w:next w:val="Srednjareetka3-Isticanje3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9BBB59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9BBB59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9BBB59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customStyle="1" w:styleId="Srednjareetka3-Isticanje41" w:type="table">
    <w:name w:val="Srednja rešetka 3 - Isticanje 41"/>
    <w:basedOn w:val="Obinatablica"/>
    <w:next w:val="Srednjareetka3-Isticanje4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8064A2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8064A2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8064A2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customStyle="1" w:styleId="Srednjareetka3-Isticanje51" w:type="table">
    <w:name w:val="Srednja rešetka 3 - Isticanje 51"/>
    <w:basedOn w:val="Obinatablica"/>
    <w:next w:val="Srednjareetka3-Isticanje5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BACC6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BACC6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BACC6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customStyle="1" w:styleId="Srednjareetka3-Isticanje61" w:type="table">
    <w:name w:val="Srednja rešetka 3 - Isticanje 61"/>
    <w:basedOn w:val="Obinatablica"/>
    <w:next w:val="Srednjareetka3-Isticanje6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F79646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F79646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F79646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customStyle="1" w:styleId="Srednjipopis11" w:type="table">
    <w:name w:val="Srednji popis 11"/>
    <w:basedOn w:val="Obinatablica"/>
    <w:next w:val="Srednjipopis1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mbria" w:cs="Times New Roman" w:eastAsia="Times New Roman" w:hAnsi="Cambria"/>
      </w:rPr>
      <w:tblPr/>
      <w:tcPr>
        <w:tcBorders>
          <w:top w:val="nil"/>
          <w:bottom w:color="000000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customStyle="1" w:styleId="Srednjipopis1-Isticanje11" w:type="table">
    <w:name w:val="Srednji popis 1 - Isticanje 11"/>
    <w:basedOn w:val="Obinatablica"/>
    <w:next w:val="Srednjipopis1-Isticanje1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mbria" w:cs="Times New Roman" w:eastAsia="Times New Roman" w:hAnsi="Cambria"/>
      </w:rPr>
      <w:tblPr/>
      <w:tcPr>
        <w:tcBorders>
          <w:top w:val="nil"/>
          <w:bottom w:color="4F81BD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customStyle="1" w:styleId="Srednjipopis1-Isticanje21" w:type="table">
    <w:name w:val="Srednji popis 1 - Isticanje 21"/>
    <w:basedOn w:val="Obinatablica"/>
    <w:next w:val="Srednjipopis1-Isticanje2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mbria" w:cs="Times New Roman" w:eastAsia="Times New Roman" w:hAnsi="Cambria"/>
      </w:rPr>
      <w:tblPr/>
      <w:tcPr>
        <w:tcBorders>
          <w:top w:val="nil"/>
          <w:bottom w:color="C0504D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customStyle="1" w:styleId="Srednjipopis1-Isticanje31" w:type="table">
    <w:name w:val="Srednji popis 1 - Isticanje 31"/>
    <w:basedOn w:val="Obinatablica"/>
    <w:next w:val="Srednjipopis1-Isticanje3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mbria" w:cs="Times New Roman" w:eastAsia="Times New Roman" w:hAnsi="Cambria"/>
      </w:rPr>
      <w:tblPr/>
      <w:tcPr>
        <w:tcBorders>
          <w:top w:val="nil"/>
          <w:bottom w:color="9BBB59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customStyle="1" w:styleId="Srednjipopis1-Isticanje41" w:type="table">
    <w:name w:val="Srednji popis 1 - Isticanje 41"/>
    <w:basedOn w:val="Obinatablica"/>
    <w:next w:val="Srednjipopis1-Isticanje4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mbria" w:cs="Times New Roman" w:eastAsia="Times New Roman" w:hAnsi="Cambria"/>
      </w:rPr>
      <w:tblPr/>
      <w:tcPr>
        <w:tcBorders>
          <w:top w:val="nil"/>
          <w:bottom w:color="8064A2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customStyle="1" w:styleId="Srednjipopis1-Isticanje51" w:type="table">
    <w:name w:val="Srednji popis 1 - Isticanje 51"/>
    <w:basedOn w:val="Obinatablica"/>
    <w:next w:val="Srednjipopis1-Isticanje5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mbria" w:cs="Times New Roman" w:eastAsia="Times New Roman" w:hAnsi="Cambria"/>
      </w:rPr>
      <w:tblPr/>
      <w:tcPr>
        <w:tcBorders>
          <w:top w:val="nil"/>
          <w:bottom w:color="4BACC6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customStyle="1" w:styleId="Srednjipopis1-Isticanje61" w:type="table">
    <w:name w:val="Srednji popis 1 - Isticanje 61"/>
    <w:basedOn w:val="Obinatablica"/>
    <w:next w:val="Srednjipopis1-Isticanje6"/>
    <w:uiPriority w:val="99"/>
    <w:unhideWhenUsed/>
    <w:rsid w:val="00986071"/>
    <w:rPr>
      <w:rFonts w:eastAsia="Calibri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mbria" w:cs="Times New Roman" w:eastAsia="Times New Roman" w:hAnsi="Cambria"/>
      </w:rPr>
      <w:tblPr/>
      <w:tcPr>
        <w:tcBorders>
          <w:top w:val="nil"/>
          <w:bottom w:color="F79646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customStyle="1" w:styleId="Srednjipopis21" w:type="table">
    <w:name w:val="Srednji popis 21"/>
    <w:basedOn w:val="Obinatablica"/>
    <w:next w:val="Srednjipopis2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000000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ipopis2-Isticanje11" w:type="table">
    <w:name w:val="Srednji popis 2 - Isticanje 11"/>
    <w:basedOn w:val="Obinatablica"/>
    <w:next w:val="Srednjipopis2-Isticanje1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4F81BD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ipopis2-Isticanje21" w:type="table">
    <w:name w:val="Srednji popis 2 - Isticanje 21"/>
    <w:basedOn w:val="Obinatablica"/>
    <w:next w:val="Srednjipopis2-Isticanje2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C0504D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ipopis2-Isticanje31" w:type="table">
    <w:name w:val="Srednji popis 2 - Isticanje 31"/>
    <w:basedOn w:val="Obinatablica"/>
    <w:next w:val="Srednjipopis2-Isticanje3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9BBB59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ipopis2-Isticanje41" w:type="table">
    <w:name w:val="Srednji popis 2 - Isticanje 41"/>
    <w:basedOn w:val="Obinatablica"/>
    <w:next w:val="Srednjipopis2-Isticanje4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8064A2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ipopis2-Isticanje51" w:type="table">
    <w:name w:val="Srednji popis 2 - Isticanje 51"/>
    <w:basedOn w:val="Obinatablica"/>
    <w:next w:val="Srednjipopis2-Isticanje5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4BACC6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ipopis2-Isticanje61" w:type="table">
    <w:name w:val="Srednji popis 2 - Isticanje 61"/>
    <w:basedOn w:val="Obinatablica"/>
    <w:next w:val="Srednjipopis2-Isticanje6"/>
    <w:uiPriority w:val="99"/>
    <w:unhideWhenUsed/>
    <w:rsid w:val="00986071"/>
    <w:rPr>
      <w:rFonts w:ascii="Cambria" w:hAnsi="Cambria"/>
      <w:color w:val="000000"/>
      <w:sz w:val="24"/>
      <w:szCs w:val="24"/>
      <w:lang w:eastAsia="en-US" w:val="en-US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F79646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esjenanje11" w:type="table">
    <w:name w:val="Srednje sjenčanje 11"/>
    <w:basedOn w:val="Obinatablica"/>
    <w:next w:val="Srednjesjenanje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val="nil"/>
          <w:insideV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1-Isticanje11" w:type="table">
    <w:name w:val="Srednje sjenčanje 1 - Isticanje 11"/>
    <w:basedOn w:val="Obinatablica"/>
    <w:next w:val="Srednjesjenanje1-Isticanje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val="nil"/>
          <w:insideV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1-Isticanje21" w:type="table">
    <w:name w:val="Srednje sjenčanje 1 - Isticanje 21"/>
    <w:basedOn w:val="Obinatablica"/>
    <w:next w:val="Srednjesjenanje1-Isticanje2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val="nil"/>
          <w:insideV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1-Isticanje31" w:type="table">
    <w:name w:val="Srednje sjenčanje 1 - Isticanje 31"/>
    <w:basedOn w:val="Obinatablica"/>
    <w:next w:val="Srednjesjenanje1-Isticanje3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val="nil"/>
          <w:insideV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1-Isticanje41" w:type="table">
    <w:name w:val="Srednje sjenčanje 1 - Isticanje 41"/>
    <w:basedOn w:val="Obinatablica"/>
    <w:next w:val="Srednjesjenanje1-Isticanje4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val="nil"/>
          <w:insideV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1-Isticanje51" w:type="table">
    <w:name w:val="Srednje sjenčanje 1 - Isticanje 51"/>
    <w:basedOn w:val="Obinatablica"/>
    <w:next w:val="Srednjesjenanje1-Isticanje5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val="nil"/>
          <w:insideV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1-Isticanje61" w:type="table">
    <w:name w:val="Srednje sjenčanje 1 - Isticanje 61"/>
    <w:basedOn w:val="Obinatablica"/>
    <w:next w:val="Srednjesjenanje1-Isticanje6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val="nil"/>
          <w:insideV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1" w:type="table">
    <w:name w:val="Srednje sjenčanje 21"/>
    <w:basedOn w:val="Obinatablica"/>
    <w:next w:val="Srednjesjenanje2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esjenanje2-Isticanje11" w:type="table">
    <w:name w:val="Srednje sjenčanje 2 - Isticanje 11"/>
    <w:basedOn w:val="Obinatablica"/>
    <w:next w:val="Srednjesjenanje2-Isticanje1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esjenanje2-Isticanje21" w:type="table">
    <w:name w:val="Srednje sjenčanje 2 - Isticanje 21"/>
    <w:basedOn w:val="Obinatablica"/>
    <w:next w:val="Srednjesjenanje2-Isticanje2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esjenanje2-Isticanje31" w:type="table">
    <w:name w:val="Srednje sjenčanje 2 - Isticanje 31"/>
    <w:basedOn w:val="Obinatablica"/>
    <w:next w:val="Srednjesjenanje2-Isticanje3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esjenanje2-Isticanje41" w:type="table">
    <w:name w:val="Srednje sjenčanje 2 - Isticanje 41"/>
    <w:basedOn w:val="Obinatablica"/>
    <w:next w:val="Srednjesjenanje2-Isticanje4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esjenanje2-Isticanje51" w:type="table">
    <w:name w:val="Srednje sjenčanje 2 - Isticanje 51"/>
    <w:basedOn w:val="Obinatablica"/>
    <w:next w:val="Srednjesjenanje2-Isticanje5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esjenanje2-Isticanje61" w:type="table">
    <w:name w:val="Srednje sjenčanje 2 - Isticanje 61"/>
    <w:basedOn w:val="Obinatablica"/>
    <w:next w:val="Srednjesjenanje2-Isticanje6"/>
    <w:uiPriority w:val="99"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Zaglavljeporuke1" w:type="paragraph">
    <w:name w:val="Zaglavlje poruke1"/>
    <w:basedOn w:val="Normal"/>
    <w:next w:val="Zaglavljeporuke"/>
    <w:link w:val="ZaglavljeporukeChar"/>
    <w:uiPriority w:val="99"/>
    <w:semiHidden/>
    <w:unhideWhenUsed/>
    <w:rsid w:val="00986071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="Cambria" w:hAnsi="Cambria"/>
    </w:rPr>
  </w:style>
  <w:style w:customStyle="1" w:styleId="ZaglavljeporukeChar" w:type="character">
    <w:name w:val="Zaglavlje poruke Char"/>
    <w:basedOn w:val="Zadanifontodlomka"/>
    <w:link w:val="Zaglavljeporuke1"/>
    <w:uiPriority w:val="99"/>
    <w:semiHidden/>
    <w:rsid w:val="00986071"/>
    <w:rPr>
      <w:rFonts w:ascii="Cambria" w:cs="Times New Roman" w:eastAsia="Times New Roman" w:hAnsi="Cambria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986071"/>
    <w:rPr>
      <w:rFonts w:eastAsia="Calibr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986071"/>
    <w:rPr>
      <w:rFonts w:eastAsia="Calibri"/>
      <w:sz w:val="24"/>
      <w:szCs w:val="24"/>
      <w:lang w:eastAsia="en-US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986071"/>
    <w:rPr>
      <w:rFonts w:eastAsia="Calibr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986071"/>
    <w:rPr>
      <w:rFonts w:eastAsia="Calibri"/>
      <w:sz w:val="24"/>
      <w:szCs w:val="24"/>
      <w:lang w:eastAsia="en-US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986071"/>
    <w:rPr>
      <w:rFonts w:eastAsia="Calibr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986071"/>
    <w:rPr>
      <w:rFonts w:eastAsia="Calibri"/>
      <w:sz w:val="24"/>
      <w:szCs w:val="24"/>
      <w:lang w:eastAsia="en-US"/>
    </w:rPr>
  </w:style>
  <w:style w:styleId="Potpis" w:type="paragraph">
    <w:name w:val="Signature"/>
    <w:basedOn w:val="Normal"/>
    <w:link w:val="PotpisChar"/>
    <w:uiPriority w:val="99"/>
    <w:semiHidden/>
    <w:unhideWhenUsed/>
    <w:rsid w:val="00986071"/>
    <w:pPr>
      <w:ind w:left="4252"/>
    </w:pPr>
    <w:rPr>
      <w:rFonts w:eastAsia="Calibr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986071"/>
    <w:rPr>
      <w:rFonts w:eastAsia="Calibri"/>
      <w:sz w:val="24"/>
      <w:szCs w:val="24"/>
      <w:lang w:eastAsia="en-US"/>
    </w:rPr>
  </w:style>
  <w:style w:customStyle="1" w:styleId="Neupadljivareferenca1" w:type="character">
    <w:name w:val="Neupadljiva referenca1"/>
    <w:basedOn w:val="Zadanifontodlomka"/>
    <w:uiPriority w:val="99"/>
    <w:unhideWhenUsed/>
    <w:rsid w:val="00986071"/>
    <w:rPr>
      <w:smallCaps/>
      <w:color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986071"/>
    <w:rPr>
      <w:rFonts w:eastAsia="Calibri"/>
      <w:color w:val="000080"/>
      <w:sz w:val="24"/>
      <w:szCs w:val="24"/>
      <w:lang w:eastAsia="en-US"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986071"/>
    <w:rPr>
      <w:rFonts w:eastAsia="Calibri"/>
      <w:color w:val="FFFFFF"/>
      <w:sz w:val="24"/>
      <w:szCs w:val="24"/>
      <w:lang w:eastAsia="en-US"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eastAsia="en-US"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eastAsia="en-US"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eastAsia="en-US"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986071"/>
    <w:rPr>
      <w:rFonts w:eastAsia="Calibri"/>
      <w:b/>
      <w:bCs/>
      <w:sz w:val="24"/>
      <w:szCs w:val="24"/>
      <w:lang w:eastAsia="en-US"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986071"/>
    <w:pPr>
      <w:ind w:hanging="240" w:left="240"/>
    </w:pPr>
    <w:rPr>
      <w:rFonts w:eastAsia="Calibr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986071"/>
    <w:rPr>
      <w:rFonts w:eastAsia="Calibr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986071"/>
    <w:rPr>
      <w:rFonts w:eastAsia="Calibri"/>
      <w:sz w:val="24"/>
      <w:szCs w:val="24"/>
      <w:lang w:eastAsia="en-US"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Naslovtabliceizvora1" w:type="paragraph">
    <w:name w:val="Naslov tablice izvora1"/>
    <w:basedOn w:val="Normal"/>
    <w:next w:val="Normal"/>
    <w:uiPriority w:val="99"/>
    <w:semiHidden/>
    <w:unhideWhenUsed/>
    <w:rsid w:val="00986071"/>
    <w:pPr>
      <w:spacing w:before="120"/>
    </w:pPr>
    <w:rPr>
      <w:rFonts w:ascii="Cambria" w:hAnsi="Cambria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986071"/>
    <w:pPr>
      <w:spacing w:after="100"/>
    </w:pPr>
    <w:rPr>
      <w:rFonts w:eastAsia="Calibr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986071"/>
    <w:pPr>
      <w:spacing w:after="100"/>
      <w:ind w:left="240"/>
    </w:pPr>
    <w:rPr>
      <w:rFonts w:eastAsia="Calibr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986071"/>
    <w:pPr>
      <w:spacing w:after="100"/>
      <w:ind w:left="480"/>
    </w:pPr>
    <w:rPr>
      <w:rFonts w:eastAsia="Calibr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986071"/>
    <w:pPr>
      <w:spacing w:after="100"/>
      <w:ind w:left="720"/>
    </w:pPr>
    <w:rPr>
      <w:rFonts w:eastAsia="Calibr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986071"/>
    <w:pPr>
      <w:spacing w:after="100"/>
      <w:ind w:left="960"/>
    </w:pPr>
    <w:rPr>
      <w:rFonts w:eastAsia="Calibr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986071"/>
    <w:pPr>
      <w:spacing w:after="100"/>
      <w:ind w:left="1200"/>
    </w:pPr>
    <w:rPr>
      <w:rFonts w:eastAsia="Calibr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986071"/>
    <w:pPr>
      <w:spacing w:after="100"/>
      <w:ind w:left="1440"/>
    </w:pPr>
    <w:rPr>
      <w:rFonts w:eastAsia="Calibr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986071"/>
    <w:pPr>
      <w:spacing w:after="100"/>
      <w:ind w:left="1680"/>
    </w:pPr>
    <w:rPr>
      <w:rFonts w:eastAsia="Calibr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986071"/>
    <w:pPr>
      <w:spacing w:after="100"/>
      <w:ind w:left="1920"/>
    </w:pPr>
    <w:rPr>
      <w:rFonts w:eastAsia="Calibri"/>
      <w:lang w:eastAsia="en-US"/>
    </w:rPr>
  </w:style>
  <w:style w:customStyle="1" w:styleId="TOCNaslov1" w:type="paragraph">
    <w:name w:val="TOC Naslov1"/>
    <w:basedOn w:val="Naslov1"/>
    <w:next w:val="Normal"/>
    <w:uiPriority w:val="99"/>
    <w:semiHidden/>
    <w:unhideWhenUsed/>
    <w:rsid w:val="00986071"/>
    <w:pPr>
      <w:keepLines/>
      <w:spacing w:before="480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customStyle="1" w:styleId="DNA" w:type="paragraph">
    <w:name w:val="DNA"/>
    <w:basedOn w:val="Normal"/>
    <w:next w:val="Dostaviti"/>
    <w:qFormat/>
    <w:rsid w:val="00986071"/>
    <w:pPr>
      <w:keepNext/>
      <w:spacing w:before="360"/>
    </w:pPr>
    <w:rPr>
      <w:rFonts w:eastAsia="Calibr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986071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986071"/>
    <w:rPr>
      <w:rFonts w:eastAsia="Calibri"/>
      <w:noProof/>
      <w:color w:val="000000"/>
      <w:sz w:val="24"/>
      <w:szCs w:val="24"/>
    </w:rPr>
  </w:style>
  <w:style w:customStyle="1" w:styleId="IzvornikObrada" w:type="paragraph">
    <w:name w:val="Izvornik_Obrada"/>
    <w:basedOn w:val="Normal"/>
    <w:link w:val="IzvornikObradaChar"/>
    <w:qFormat/>
    <w:rsid w:val="00986071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986071"/>
    <w:rPr>
      <w:rFonts w:eastAsia="Calibri"/>
      <w:noProof/>
      <w:color w:val="000000"/>
      <w:sz w:val="24"/>
      <w:szCs w:val="24"/>
    </w:rPr>
  </w:style>
  <w:style w:customStyle="1" w:styleId="IzvornikSavjetnik" w:type="paragraph">
    <w:name w:val="Izvornik_Savjetnik"/>
    <w:basedOn w:val="Normal"/>
    <w:link w:val="IzvornikSavjetnikChar"/>
    <w:qFormat/>
    <w:rsid w:val="00986071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986071"/>
    <w:rPr>
      <w:rFonts w:eastAsia="Calibri"/>
      <w:noProof/>
      <w:color w:val="000000"/>
      <w:sz w:val="24"/>
      <w:szCs w:val="24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986071"/>
    <w:pPr>
      <w:spacing w:before="360"/>
    </w:pPr>
    <w:rPr>
      <w:rFonts w:eastAsia="Calibr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986071"/>
    <w:rPr>
      <w:rFonts w:eastAsia="Calibri"/>
      <w:noProof/>
      <w:sz w:val="24"/>
      <w:szCs w:val="24"/>
      <w:lang w:eastAsia="en-US"/>
    </w:rPr>
  </w:style>
  <w:style w:customStyle="1" w:styleId="IzvornikZapisniar" w:type="paragraph">
    <w:name w:val="Izvornik_Zapisničar"/>
    <w:basedOn w:val="Normal"/>
    <w:link w:val="IzvornikZapisniarChar"/>
    <w:qFormat/>
    <w:rsid w:val="00986071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986071"/>
    <w:rPr>
      <w:rFonts w:eastAsia="Calibri"/>
      <w:color w:val="000000"/>
      <w:sz w:val="24"/>
      <w:szCs w:val="24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986071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986071"/>
    <w:rPr>
      <w:rFonts w:eastAsia="Calibri"/>
      <w:noProof/>
      <w:color w:val="000000"/>
      <w:sz w:val="24"/>
      <w:szCs w:val="24"/>
    </w:rPr>
  </w:style>
  <w:style w:customStyle="1" w:styleId="ListaeSPIS" w:type="paragraph">
    <w:name w:val="Lista_eSPIS"/>
    <w:basedOn w:val="NormaleSPIS"/>
    <w:link w:val="ListaeSPISChar"/>
    <w:qFormat/>
    <w:rsid w:val="00986071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986071"/>
    <w:rPr>
      <w:sz w:val="24"/>
      <w:szCs w:val="24"/>
    </w:rPr>
  </w:style>
  <w:style w:customStyle="1" w:styleId="NormalJustified" w:type="paragraph">
    <w:name w:val="Normal_Justified"/>
    <w:basedOn w:val="Normal"/>
    <w:link w:val="NormalJustifiedChar"/>
    <w:qFormat/>
    <w:rsid w:val="00986071"/>
    <w:pPr>
      <w:jc w:val="both"/>
    </w:pPr>
    <w:rPr>
      <w:rFonts w:eastAsia="Calibr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986071"/>
    <w:rPr>
      <w:rFonts w:eastAsia="Calibri"/>
      <w:sz w:val="24"/>
      <w:szCs w:val="24"/>
      <w:lang w:eastAsia="en-US"/>
    </w:rPr>
  </w:style>
  <w:style w:customStyle="1" w:styleId="StyleIzvornikSavjetnikPotpisBlack" w:type="paragraph">
    <w:name w:val="Style Izvornik_SavjetnikPotpis + Black"/>
    <w:basedOn w:val="IzvornikSavjetnikPotpis"/>
    <w:rsid w:val="00986071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986071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986071"/>
    <w:rPr>
      <w:rFonts w:eastAsia="Calibri"/>
      <w:sz w:val="24"/>
      <w:szCs w:val="24"/>
      <w:lang w:eastAsia="en-US"/>
    </w:rPr>
  </w:style>
  <w:style w:customStyle="1" w:styleId="Pravnastvar1" w:type="paragraph">
    <w:name w:val="Pravna stvar1"/>
    <w:basedOn w:val="Normal"/>
    <w:link w:val="Pravnastvar1Char"/>
    <w:qFormat/>
    <w:rsid w:val="00986071"/>
    <w:pPr>
      <w:tabs>
        <w:tab w:pos="1560" w:val="left"/>
      </w:tabs>
      <w:spacing w:after="120" w:before="480"/>
      <w:ind w:hanging="992" w:left="1559"/>
    </w:pPr>
    <w:rPr>
      <w:rFonts w:eastAsia="Calibr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986071"/>
    <w:rPr>
      <w:rFonts w:eastAsia="Calibri"/>
      <w:sz w:val="24"/>
      <w:szCs w:val="24"/>
      <w:lang w:eastAsia="en-US"/>
    </w:rPr>
  </w:style>
  <w:style w:customStyle="1" w:styleId="Pravnastvar2" w:type="paragraph">
    <w:name w:val="Pravna stvar2"/>
    <w:basedOn w:val="Pravnastvar1"/>
    <w:link w:val="Pravnastvar2Char"/>
    <w:qFormat/>
    <w:rsid w:val="00986071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986071"/>
    <w:rPr>
      <w:rFonts w:eastAsia="Calibri"/>
      <w:noProof/>
      <w:sz w:val="24"/>
      <w:szCs w:val="24"/>
      <w:lang w:eastAsia="en-US"/>
    </w:rPr>
  </w:style>
  <w:style w:customStyle="1" w:styleId="HeadereSPIS" w:type="paragraph">
    <w:name w:val="Header_eSPIS"/>
    <w:basedOn w:val="NormaleSPIS"/>
    <w:autoRedefine/>
    <w:qFormat/>
    <w:rsid w:val="00986071"/>
    <w:pPr>
      <w:spacing w:after="480"/>
      <w:jc w:val="right"/>
    </w:pPr>
  </w:style>
  <w:style w:customStyle="1" w:styleId="Reetkatablice20" w:type="table">
    <w:name w:val="Rešetka tablice2"/>
    <w:basedOn w:val="Obinatablica"/>
    <w:next w:val="Reetkatablice"/>
    <w:uiPriority w:val="59"/>
    <w:rsid w:val="00986071"/>
    <w:rPr>
      <w:rFonts w:eastAsia="Calibri"/>
      <w:sz w:val="24"/>
      <w:szCs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dresaomotnice" w:type="paragraph">
    <w:name w:val="envelope address"/>
    <w:basedOn w:val="Normal"/>
    <w:uiPriority w:val="99"/>
    <w:semiHidden/>
    <w:unhideWhenUsed/>
    <w:rsid w:val="00986071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styleId="Jakoisticanje" w:type="character">
    <w:name w:val="Intense Emphasis"/>
    <w:basedOn w:val="Zadanifontodlomka"/>
    <w:uiPriority w:val="21"/>
    <w:qFormat/>
    <w:rsid w:val="00986071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86071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val="4F81BD"/>
    </w:rPr>
  </w:style>
  <w:style w:customStyle="1" w:styleId="NaglaencitatChar1" w:type="character">
    <w:name w:val="Naglašen citat Char1"/>
    <w:basedOn w:val="Zadanifontodlomka"/>
    <w:uiPriority w:val="30"/>
    <w:rsid w:val="00986071"/>
    <w:rPr>
      <w:b/>
      <w:bCs/>
      <w:i/>
      <w:iCs/>
      <w:color w:themeColor="accent1" w:val="4F81BD"/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986071"/>
    <w:rPr>
      <w:i/>
      <w:iCs/>
      <w:color w:val="000000"/>
    </w:rPr>
  </w:style>
  <w:style w:customStyle="1" w:styleId="CitatChar1" w:type="character">
    <w:name w:val="Citat Char1"/>
    <w:basedOn w:val="Zadanifontodlomka"/>
    <w:uiPriority w:val="29"/>
    <w:rsid w:val="00986071"/>
    <w:rPr>
      <w:i/>
      <w:iCs/>
      <w:color w:themeColor="text1" w:val="000000"/>
      <w:sz w:val="24"/>
      <w:szCs w:val="24"/>
    </w:rPr>
  </w:style>
  <w:style w:styleId="Neupadljivoisticanje" w:type="character">
    <w:name w:val="Subtle Emphasis"/>
    <w:basedOn w:val="Zadanifontodlomka"/>
    <w:uiPriority w:val="19"/>
    <w:qFormat/>
    <w:rsid w:val="00986071"/>
    <w:rPr>
      <w:i/>
      <w:iCs/>
      <w:color w:themeColor="text1" w:themeTint="7F" w:val="808080"/>
    </w:rPr>
  </w:style>
  <w:style w:styleId="Hiperveza" w:type="character">
    <w:name w:val="Hyperlink"/>
    <w:basedOn w:val="Zadanifontodlomka"/>
    <w:uiPriority w:val="99"/>
    <w:semiHidden/>
    <w:unhideWhenUsed/>
    <w:rsid w:val="00986071"/>
    <w:rPr>
      <w:color w:themeColor="hyperlink" w:val="0000FF"/>
      <w:u w:val="single"/>
    </w:rPr>
  </w:style>
  <w:style w:styleId="Podnaslov" w:type="paragraph">
    <w:name w:val="Subtitle"/>
    <w:basedOn w:val="Normal"/>
    <w:next w:val="Normal"/>
    <w:link w:val="PodnaslovChar"/>
    <w:uiPriority w:val="11"/>
    <w:qFormat/>
    <w:locked/>
    <w:rsid w:val="0098607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customStyle="1" w:styleId="PodnaslovChar1" w:type="character">
    <w:name w:val="Podnaslov Char1"/>
    <w:basedOn w:val="Zadanifontodlomka"/>
    <w:rsid w:val="0098607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locked/>
    <w:rsid w:val="00986071"/>
    <w:pPr>
      <w:pBdr>
        <w:bottom w:color="4F81BD" w:space="4" w:sz="8" w:themeColor="accent1" w:val="single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customStyle="1" w:styleId="NaslovChar1" w:type="character">
    <w:name w:val="Naslov Char1"/>
    <w:basedOn w:val="Zadanifontodlomka"/>
    <w:rsid w:val="00986071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Blokteksta" w:type="paragraph">
    <w:name w:val="Block Text"/>
    <w:basedOn w:val="Normal"/>
    <w:uiPriority w:val="99"/>
    <w:semiHidden/>
    <w:unhideWhenUsed/>
    <w:rsid w:val="00986071"/>
    <w:pPr>
      <w:pBdr>
        <w:top w:color="4F81BD" w:frame="1" w:space="10" w:sz="2" w:themeColor="accent1" w:val="single"/>
        <w:left w:color="4F81BD" w:frame="1" w:space="10" w:sz="2" w:themeColor="accent1" w:val="single"/>
        <w:bottom w:color="4F81BD" w:frame="1" w:space="10" w:sz="2" w:themeColor="accent1" w:val="single"/>
        <w:right w:color="4F81BD" w:frame="1" w:space="10" w:sz="2" w:themeColor="accent1" w:val="single"/>
      </w:pBdr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Obojanareetka" w:type="table">
    <w:name w:val="Colorful Grid"/>
    <w:basedOn w:val="Obinatablica"/>
    <w:uiPriority w:val="73"/>
    <w:rsid w:val="00986071"/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73"/>
    <w:rsid w:val="00986071"/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73"/>
    <w:rsid w:val="00986071"/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73"/>
    <w:rsid w:val="00986071"/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73"/>
    <w:rsid w:val="00986071"/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73"/>
    <w:rsid w:val="00986071"/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73"/>
    <w:rsid w:val="00986071"/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72"/>
    <w:rsid w:val="00986071"/>
    <w:rPr>
      <w:color w:themeColor="text1" w:val="000000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72"/>
    <w:rsid w:val="00986071"/>
    <w:rPr>
      <w:color w:themeColor="text1" w:val="000000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72"/>
    <w:rsid w:val="00986071"/>
    <w:rPr>
      <w:color w:themeColor="text1" w:val="000000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72"/>
    <w:rsid w:val="00986071"/>
    <w:rPr>
      <w:color w:themeColor="text1" w:val="000000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72"/>
    <w:rsid w:val="00986071"/>
    <w:rPr>
      <w:color w:themeColor="text1" w:val="000000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72"/>
    <w:rsid w:val="00986071"/>
    <w:rPr>
      <w:color w:themeColor="text1" w:val="000000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72"/>
    <w:rsid w:val="00986071"/>
    <w:rPr>
      <w:color w:themeColor="text1" w:val="000000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71"/>
    <w:rsid w:val="00986071"/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71"/>
    <w:rsid w:val="00986071"/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71"/>
    <w:rsid w:val="00986071"/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71"/>
    <w:rsid w:val="00986071"/>
    <w:rPr>
      <w:color w:themeColor="text1" w:val="000000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71"/>
    <w:rsid w:val="00986071"/>
    <w:rPr>
      <w:color w:themeColor="text1" w:val="000000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71"/>
    <w:rsid w:val="00986071"/>
    <w:rPr>
      <w:color w:themeColor="text1" w:val="000000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71"/>
    <w:rsid w:val="00986071"/>
    <w:rPr>
      <w:color w:themeColor="text1" w:val="000000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Tamnipopis" w:type="table">
    <w:name w:val="Dark List"/>
    <w:basedOn w:val="Obinatablica"/>
    <w:uiPriority w:val="70"/>
    <w:rsid w:val="00986071"/>
    <w:rPr>
      <w:color w:themeColor="background1" w:val="FFFFFF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70"/>
    <w:rsid w:val="00986071"/>
    <w:rPr>
      <w:color w:themeColor="background1" w:val="FFFFFF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70"/>
    <w:rsid w:val="00986071"/>
    <w:rPr>
      <w:color w:themeColor="background1" w:val="FFFFFF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70"/>
    <w:rsid w:val="00986071"/>
    <w:rPr>
      <w:color w:themeColor="background1" w:val="FFFFFF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70"/>
    <w:rsid w:val="00986071"/>
    <w:rPr>
      <w:color w:themeColor="background1" w:val="FFFFFF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70"/>
    <w:rsid w:val="00986071"/>
    <w:rPr>
      <w:color w:themeColor="background1" w:val="FFFFFF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70"/>
    <w:rsid w:val="00986071"/>
    <w:rPr>
      <w:color w:themeColor="background1" w:val="FFFFFF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Povratnaomotnica" w:type="paragraph">
    <w:name w:val="envelope return"/>
    <w:basedOn w:val="Normal"/>
    <w:uiPriority w:val="99"/>
    <w:semiHidden/>
    <w:unhideWhenUsed/>
    <w:rsid w:val="00986071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986071"/>
    <w:rPr>
      <w:color w:themeColor="followedHyperlink" w:val="800080"/>
      <w:u w:val="single"/>
    </w:rPr>
  </w:style>
  <w:style w:styleId="Istaknutareferenca" w:type="character">
    <w:name w:val="Intense Reference"/>
    <w:basedOn w:val="Zadanifontodlomka"/>
    <w:uiPriority w:val="32"/>
    <w:qFormat/>
    <w:rsid w:val="00986071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62"/>
    <w:rsid w:val="00986071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62"/>
    <w:rsid w:val="00986071"/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62"/>
    <w:rsid w:val="00986071"/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62"/>
    <w:rsid w:val="00986071"/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62"/>
    <w:rsid w:val="00986071"/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62"/>
    <w:rsid w:val="00986071"/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62"/>
    <w:rsid w:val="00986071"/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61"/>
    <w:rsid w:val="00986071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61"/>
    <w:rsid w:val="00986071"/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61"/>
    <w:rsid w:val="00986071"/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61"/>
    <w:rsid w:val="00986071"/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61"/>
    <w:rsid w:val="00986071"/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61"/>
    <w:rsid w:val="00986071"/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61"/>
    <w:rsid w:val="00986071"/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60"/>
    <w:rsid w:val="00986071"/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60"/>
    <w:rsid w:val="00986071"/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60"/>
    <w:rsid w:val="00986071"/>
    <w:rPr>
      <w:color w:themeColor="accent2" w:themeShade="BF" w:val="94363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60"/>
    <w:rsid w:val="00986071"/>
    <w:rPr>
      <w:color w:themeColor="accent3" w:themeShade="BF" w:val="76923C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60"/>
    <w:rsid w:val="00986071"/>
    <w:rPr>
      <w:color w:themeColor="accent4" w:themeShade="BF" w:val="5F497A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60"/>
    <w:rsid w:val="00986071"/>
    <w:rPr>
      <w:color w:themeColor="accent5" w:themeShade="BF" w:val="31849B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60"/>
    <w:rsid w:val="00986071"/>
    <w:rPr>
      <w:color w:themeColor="accent6" w:themeShade="BF" w:val="E36C0A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Srednjareetka1" w:type="table">
    <w:name w:val="Medium Grid 1"/>
    <w:basedOn w:val="Obinatablica"/>
    <w:uiPriority w:val="67"/>
    <w:rsid w:val="00986071"/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67"/>
    <w:rsid w:val="00986071"/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67"/>
    <w:rsid w:val="00986071"/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67"/>
    <w:rsid w:val="00986071"/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67"/>
    <w:rsid w:val="00986071"/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67"/>
    <w:rsid w:val="00986071"/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67"/>
    <w:rsid w:val="00986071"/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68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68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68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68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68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68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68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69"/>
    <w:rsid w:val="00986071"/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69"/>
    <w:rsid w:val="00986071"/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69"/>
    <w:rsid w:val="00986071"/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69"/>
    <w:rsid w:val="00986071"/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69"/>
    <w:rsid w:val="00986071"/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69"/>
    <w:rsid w:val="00986071"/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69"/>
    <w:rsid w:val="00986071"/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65"/>
    <w:rsid w:val="00986071"/>
    <w:rPr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65"/>
    <w:rsid w:val="00986071"/>
    <w:rPr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65"/>
    <w:rsid w:val="00986071"/>
    <w:rPr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65"/>
    <w:rsid w:val="00986071"/>
    <w:rPr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65"/>
    <w:rsid w:val="00986071"/>
    <w:rPr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65"/>
    <w:rsid w:val="00986071"/>
    <w:rPr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65"/>
    <w:rsid w:val="00986071"/>
    <w:rPr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66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66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66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66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66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66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66"/>
    <w:rsid w:val="00986071"/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63"/>
    <w:rsid w:val="00986071"/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63"/>
    <w:rsid w:val="00986071"/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63"/>
    <w:rsid w:val="00986071"/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63"/>
    <w:rsid w:val="00986071"/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63"/>
    <w:rsid w:val="00986071"/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63"/>
    <w:rsid w:val="00986071"/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63"/>
    <w:rsid w:val="00986071"/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64"/>
    <w:rsid w:val="00986071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64"/>
    <w:rsid w:val="00986071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64"/>
    <w:rsid w:val="00986071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64"/>
    <w:rsid w:val="00986071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64"/>
    <w:rsid w:val="00986071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64"/>
    <w:rsid w:val="00986071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64"/>
    <w:rsid w:val="00986071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1"/>
    <w:uiPriority w:val="99"/>
    <w:semiHidden/>
    <w:unhideWhenUsed/>
    <w:rsid w:val="00986071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1" w:type="character">
    <w:name w:val="Zaglavlje poruke Char1"/>
    <w:basedOn w:val="Zadanifontodlomka"/>
    <w:link w:val="Zaglavljeporuke"/>
    <w:uiPriority w:val="99"/>
    <w:semiHidden/>
    <w:rsid w:val="00986071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styleId="Neupadljivareferenca" w:type="character">
    <w:name w:val="Subtle Reference"/>
    <w:basedOn w:val="Zadanifontodlomka"/>
    <w:uiPriority w:val="31"/>
    <w:qFormat/>
    <w:rsid w:val="00986071"/>
    <w:rPr>
      <w:smallCaps/>
      <w:color w:themeColor="accent2" w:val="C0504D"/>
      <w:u w:val="single"/>
    </w:rPr>
  </w:style>
  <w:style w:customStyle="1" w:styleId="TableParagraph" w:type="paragraph">
    <w:name w:val="Table Paragraph"/>
    <w:basedOn w:val="Normal"/>
    <w:uiPriority w:val="1"/>
    <w:qFormat/>
    <w:rsid w:val="00F47461"/>
    <w:pPr>
      <w:widowControl w:val="0"/>
      <w:autoSpaceDE w:val="0"/>
      <w:autoSpaceDN w:val="0"/>
    </w:pPr>
    <w:rPr>
      <w:rFonts w:ascii="Microsoft Sans Serif" w:cs="Microsoft Sans Serif" w:eastAsia="Microsoft Sans Serif" w:hAnsi="Microsoft Sans Serif"/>
      <w:sz w:val="22"/>
      <w:szCs w:val="22"/>
      <w:lang w:eastAsia="en-US"/>
    </w:rPr>
  </w:style>
  <w:style w:customStyle="1" w:styleId="TableNormal" w:type="table">
    <w:name w:val="Table Normal"/>
    <w:uiPriority w:val="2"/>
    <w:semiHidden/>
    <w:qFormat/>
    <w:rsid w:val="00F47461"/>
    <w:pPr>
      <w:widowControl w:val="0"/>
      <w:autoSpaceDE w:val="0"/>
      <w:autoSpaceDN w:val="0"/>
    </w:pPr>
    <w:rPr>
      <w:rFonts w:asciiTheme="minorHAnsi" w:cstheme="minorBidi" w:eastAsiaTheme="minorHAnsi" w:hAnsiTheme="minorHAnsi"/>
      <w:lang w:eastAsia="en-US" w:val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63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26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4995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30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376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185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507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686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818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074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471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868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1505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798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77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196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4398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596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949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215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607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7965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499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227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7061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241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88181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88181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496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</izvorni_sadrzaj>
    <derivirana_varijabla naziv="DomainObject.Prostorija.Naziv_1">Sudnica 2</derivirana_varijabla>
  </DomainObject.Prostorija.Naziv>
  <DomainObject.Prostorija.Oznaka>
    <izvorni_sadrzaj>Sudnica 2</izvorni_sadrzaj>
    <derivirana_varijabla naziv="DomainObject.Prostorija.Oznaka_1">Sudnica 2</derivirana_varijabla>
  </DomainObject.Prostorija.Oznaka>
  <DomainObject.Obrazlozenje>
    <izvorni_sadrzaj/>
    <derivirana_varijabla naziv="DomainObject.Obrazlozenje_1"/>
  </DomainObject.Obrazlozenje>
  <DomainObject.StvarniPocetakDatum>
    <izvorni_sadrzaj>3. lipnja 2024.</izvorni_sadrzaj>
    <derivirana_varijabla naziv="DomainObject.StvarniPocetakDatum_1">3. lipnja 2024.</derivirana_varijabla>
  </DomainObject.StvarniPocetakDatum>
  <DomainObject.StvarniZavrsetakDatum>
    <izvorni_sadrzaj>3. lipnja 2024.</izvorni_sadrzaj>
    <derivirana_varijabla naziv="DomainObject.StvarniZavrsetakDatum_1">3. lipnja 2024.</derivirana_varijabla>
  </DomainObject.StvarniZavrsetakDatum>
  <DomainObject.PlaniraniZavrsetakDatum>
    <izvorni_sadrzaj>3. lipnja 2024.</izvorni_sadrzaj>
    <derivirana_varijabla naziv="DomainObject.PlaniraniZavrsetakDatum_1">3. lipnja 2024.</derivirana_varijabla>
  </DomainObject.PlaniraniZavrsetakDatum>
  <DomainObject.PlaniraniPocetakDatum>
    <izvorni_sadrzaj>3. lipnja 2024.</izvorni_sadrzaj>
    <derivirana_varijabla naziv="DomainObject.PlaniraniPocetakDatum_1">3. lipnja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11:48</izvorni_sadrzaj>
    <derivirana_varijabla naziv="DomainObject.StvarniZavrsetakVrijeme_1">11:48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2024.</izvorni_sadrzaj>
    <derivirana_varijabla naziv="DomainObject.Zapisnik.DatumKreiranja_1">3.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St-119/2023-30</izvorni_sadrzaj>
    <derivirana_varijabla naziv="DomainObject.Zapisnik.Oznaka_1">St-119/2023-30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2023.</izvorni_sadrzaj>
    <derivirana_varijabla naziv="DomainObject.Predmet.DatumOsnivanja_1">29.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16 i čl. 25 SZ</izvorni_sadrzaj>
    <derivirana_varijabla naziv="DomainObject.Predmet.Opis_1">čl. 16 i čl. 25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St-119/2023</izvorni_sadrzaj>
    <derivirana_varijabla naziv="DomainObject.Predmet.OznakaBroj_1">St-119/2023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ref.17 ukutiji u dnu ormara do zapisničara (Korčula Adventures)</izvorni_sadrzaj>
    <derivirana_varijabla naziv="DomainObject.Predmet.PrimjedbaSuca_1">Prijave tražbina u ref.17 ukutiji u dnu ormara do zapisničara (Korčula Adventures)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 Muhoberac</izvorni_sadrzaj>
    <derivirana_varijabla naziv="DomainObject.Predmet.Referada.Naziv_1">Referada 17 Muhoberac</derivirana_varijabla>
  </DomainObject.Predmet.Referada.Naziv>
  <DomainObject.Predmet.Referada.Oznaka>
    <izvorni_sadrzaj>Ref. 17 </izvorni_sadrzaj>
    <derivirana_varijabla naziv="DomainObject.Predmet.Referada.Oznaka_1">Ref. 17 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KORCULA ADVENTURES d.o.o. putnička agencija</izvorni_sadrzaj>
    <derivirana_varijabla naziv="DomainObject.Predmet.StrankaFormated_1">  KORCULA ADVENTURES d.o.o. putnička agencija</derivirana_varijabla>
  </DomainObject.Predmet.StrankaFormated>
  <DomainObject.Predmet.StrankaFormatedOIB>
    <izvorni_sadrzaj>  KORCULA ADVENTURES d.o.o. putnička agencija, OIB 03103704272</izvorni_sadrzaj>
    <derivirana_varijabla naziv="DomainObject.Predmet.StrankaFormatedOIB_1">  KORCULA ADVENTURES d.o.o. putnička agencija, OIB 03103704272</derivirana_varijabla>
  </DomainObject.Predmet.StrankaFormatedOIB>
  <DomainObject.Predmet.StrankaFormatedWithAdress>
    <izvorni_sadrzaj> KORCULA ADVENTURES d.o.o. putnička agencija, Lumbarda 44, 20260 Lumbarda</izvorni_sadrzaj>
    <derivirana_varijabla naziv="DomainObject.Predmet.StrankaFormatedWithAdress_1"> KORCULA ADVENTURES d.o.o. putnička agencija, Lumbarda 44, 20260 Lumbarda</derivirana_varijabla>
  </DomainObject.Predmet.StrankaFormatedWithAdress>
  <DomainObject.Predmet.StrankaFormatedWithAdressOIB>
    <izvorni_sadrzaj> KORCULA ADVENTURES d.o.o. putnička agencija, OIB 03103704272, Lumbarda 44, 20260 Lumbarda</izvorni_sadrzaj>
    <derivirana_varijabla naziv="DomainObject.Predmet.StrankaFormatedWithAdressOIB_1"> KORCULA ADVENTURES d.o.o. putnička agencija, OIB 03103704272, Lumbarda 44, 20260 Lumbarda</derivirana_varijabla>
  </DomainObject.Predmet.StrankaFormatedWithAdressOIB>
  <DomainObject.Predmet.StrankaWithAdress>
    <izvorni_sadrzaj>KORCULA ADVENTURES d.o.o. putnička agencija Lumbarda 44,20260 Lumbarda</izvorni_sadrzaj>
    <derivirana_varijabla naziv="DomainObject.Predmet.StrankaWithAdress_1">KORCULA ADVENTURES d.o.o. putnička agencija Lumbarda 44,20260 Lumbarda</derivirana_varijabla>
  </DomainObject.Predmet.StrankaWithAdress>
  <DomainObject.Predmet.StrankaWithAdressOIB>
    <izvorni_sadrzaj>KORCULA ADVENTURES d.o.o. putnička agencija, OIB 03103704272, Lumbarda 44,20260 Lumbarda</izvorni_sadrzaj>
    <derivirana_varijabla naziv="DomainObject.Predmet.StrankaWithAdressOIB_1">KORCULA ADVENTURES d.o.o. putnička agencija, OIB 03103704272, Lumbarda 44,20260 Lumbarda</derivirana_varijabla>
  </DomainObject.Predmet.StrankaWithAdressOIB>
  <DomainObject.Predmet.StrankaNazivFormated>
    <izvorni_sadrzaj>KORCULA ADVENTURES d.o.o. putnička agencija</izvorni_sadrzaj>
    <derivirana_varijabla naziv="DomainObject.Predmet.StrankaNazivFormated_1">KORCULA ADVENTURES d.o.o. putnička agencija</derivirana_varijabla>
  </DomainObject.Predmet.StrankaNazivFormated>
  <DomainObject.Predmet.StrankaNazivFormatedOIB>
    <izvorni_sadrzaj>KORCULA ADVENTURES d.o.o. putnička agencija, OIB 03103704272</izvorni_sadrzaj>
    <derivirana_varijabla naziv="DomainObject.Predmet.StrankaNazivFormatedOIB_1">KORCULA ADVENTURES d.o.o. putnička agencija, OIB 03103704272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 Muhoberac</izvorni_sadrzaj>
    <derivirana_varijabla naziv="DomainObject.Predmet.TrenutnaLokacijaSpisa.Naziv_1">Referada 17 Muhoberac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Karmen Vianelli</izvorni_sadrzaj>
    <derivirana_varijabla naziv="DomainObject.Predmet.Zapisnicar_1">Karmen Vianelli</derivirana_varijabla>
  </DomainObject.Predmet.Zapisnicar>
  <DomainObject.Predmet.StrankaListFormated>
    <izvorni_sadrzaj>
      <item>KORCULA ADVENTURES d.o.o. putnička agencija</item>
    </izvorni_sadrzaj>
    <derivirana_varijabla naziv="DomainObject.Predmet.StrankaListFormated_1">
      <item>KORCULA ADVENTURES d.o.o. putnička agencija</item>
    </derivirana_varijabla>
  </DomainObject.Predmet.StrankaListFormated>
  <DomainObject.Predmet.StrankaListFormatedOIB>
    <izvorni_sadrzaj>
      <item>KORCULA ADVENTURES d.o.o. putnička agencija, OIB 03103704272</item>
    </izvorni_sadrzaj>
    <derivirana_varijabla naziv="DomainObject.Predmet.StrankaListFormatedOIB_1">
      <item>KORCULA ADVENTURES d.o.o. putnička agencija, OIB 03103704272</item>
    </derivirana_varijabla>
  </DomainObject.Predmet.StrankaListFormatedOIB>
  <DomainObject.Predmet.StrankaListFormatedWithAdress>
    <izvorni_sadrzaj>
      <item>KORCULA ADVENTURES d.o.o. putnička agencija, Lumbarda 44, 20260 Lumbarda</item>
    </izvorni_sadrzaj>
    <derivirana_varijabla naziv="DomainObject.Predmet.StrankaListFormatedWithAdress_1">
      <item>KORCULA ADVENTURES d.o.o. putnička agencija, Lumbarda 44, 20260 Lumbarda</item>
    </derivirana_varijabla>
  </DomainObject.Predmet.StrankaListFormatedWithAdress>
  <DomainObject.Predmet.StrankaListFormatedWithAdressOIB>
    <izvorni_sadrzaj>
      <item>KORCULA ADVENTURES d.o.o. putnička agencija, OIB 03103704272, Lumbarda 44, 20260 Lumbarda</item>
    </izvorni_sadrzaj>
    <derivirana_varijabla naziv="DomainObject.Predmet.StrankaListFormatedWithAdressOIB_1">
      <item>KORCULA ADVENTURES d.o.o. putnička agencija, OIB 03103704272, Lumbarda 44, 20260 Lumbarda</item>
    </derivirana_varijabla>
  </DomainObject.Predmet.StrankaListFormatedWithAdressOIB>
  <DomainObject.Predmet.StrankaListNazivFormated>
    <izvorni_sadrzaj>
      <item>KORCULA ADVENTURES d.o.o. putnička agencija</item>
    </izvorni_sadrzaj>
    <derivirana_varijabla naziv="DomainObject.Predmet.StrankaListNazivFormated_1">
      <item>KORCULA ADVENTURES d.o.o. putnička agencija</item>
    </derivirana_varijabla>
  </DomainObject.Predmet.StrankaListNazivFormated>
  <DomainObject.Predmet.StrankaListNazivFormatedOIB>
    <izvorni_sadrzaj>
      <item>KORCULA ADVENTURES d.o.o. putnička agencija, OIB 03103704272</item>
    </izvorni_sadrzaj>
    <derivirana_varijabla naziv="DomainObject.Predmet.StrankaListNazivFormatedOIB_1">
      <item>KORCULA ADVENTURES d.o.o. putnička agencija, OIB 03103704272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Marina Maslek</item>
    </izvorni_sadrzaj>
    <derivirana_varijabla naziv="DomainObject.Predmet.OstaliListFormated_1">
      <item>Marina Maslek</item>
    </derivirana_varijabla>
  </DomainObject.Predmet.OstaliListFormated>
  <DomainObject.Predmet.OstaliListFormatedOIB>
    <izvorni_sadrzaj>
      <item>Marina Maslek, OIB 02266611481</item>
    </izvorni_sadrzaj>
    <derivirana_varijabla naziv="DomainObject.Predmet.OstaliListFormatedOIB_1">
      <item>Marina Maslek, OIB 02266611481</item>
    </derivirana_varijabla>
  </DomainObject.Predmet.OstaliListFormatedOIB>
  <DomainObject.Predmet.OstaliListFormatedWithAdress>
    <izvorni_sadrzaj>
      <item>Marina Maslek, Vukovarska 24, 20000 Dubrovnik</item>
    </izvorni_sadrzaj>
    <derivirana_varijabla naziv="DomainObject.Predmet.OstaliListFormatedWithAdress_1">
      <item>Marina Maslek, Vukovarska 24, 20000 Dubrovnik</item>
    </derivirana_varijabla>
  </DomainObject.Predmet.OstaliListFormatedWithAdress>
  <DomainObject.Predmet.OstaliListFormatedWithAdressOIB>
    <izvorni_sadrzaj>
      <item>Marina Maslek, OIB 02266611481, Vukovarska 24, 20000 Dubrovnik</item>
    </izvorni_sadrzaj>
    <derivirana_varijabla naziv="DomainObject.Predmet.OstaliListFormatedWithAdressOIB_1">
      <item>Marina Maslek, OIB 02266611481, Vukovarska 24, 20000 Dubrovnik</item>
    </derivirana_varijabla>
  </DomainObject.Predmet.OstaliListFormatedWithAdressOIB>
  <DomainObject.Predmet.OstaliListNazivFormated>
    <izvorni_sadrzaj>
      <item>Marina Maslek</item>
    </izvorni_sadrzaj>
    <derivirana_varijabla naziv="DomainObject.Predmet.OstaliListNazivFormated_1">
      <item>Marina Maslek</item>
    </derivirana_varijabla>
  </DomainObject.Predmet.OstaliListNazivFormated>
  <DomainObject.Predmet.OstaliListNazivFormatedOIB>
    <izvorni_sadrzaj>
      <item>Marina Maslek, OIB 02266611481</item>
    </izvorni_sadrzaj>
    <derivirana_varijabla naziv="DomainObject.Predmet.OstaliListNazivFormatedOIB_1">
      <item>Marina Maslek, OIB 02266611481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2024.</izvorni_sadrzaj>
    <derivirana_varijabla naziv="DomainObject.Datum_1">3. lipnja 2024.</derivirana_varijabla>
  </DomainObject.Datum>
  <DomainObject.PoslovniBrojDokumenta>
    <izvorni_sadrzaj>St-119/2023-30</izvorni_sadrzaj>
    <derivirana_varijabla naziv="DomainObject.PoslovniBrojDokumenta_1">St-119/2023-30</derivirana_varijabla>
  </DomainObject.PoslovniBrojDokumenta>
  <DomainObject.Predmet.StrankaIDrugi>
    <izvorni_sadrzaj>KORCULA ADVENTURES d.o.o. putnička agencija</izvorni_sadrzaj>
    <derivirana_varijabla naziv="DomainObject.Predmet.StrankaIDrugi_1">KORCULA ADVENTURES d.o.o. putnička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KORCULA ADVENTURES d.o.o. putnička agencija, OIB 03103704272, Lumbarda 44, 20260 Lumbarda</izvorni_sadrzaj>
    <derivirana_varijabla naziv="DomainObject.Predmet.StrankaIDrugiAdressOIB_1">KORCULA ADVENTURES d.o.o. putnička agencija, OIB 03103704272, Lumbarda 44, 20260 Lumbarda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KORCULA ADVENTURES d.o.o. putnička agencija</item>
      <item>Marina Maslek</item>
    </izvorni_sadrzaj>
    <derivirana_varijabla naziv="DomainObject.Predmet.SudioniciListNaziv_1">
      <item>KORCULA ADVENTURES d.o.o. putnička agencija</item>
      <item>Marina Maslek</item>
    </derivirana_varijabla>
  </DomainObject.Predmet.SudioniciListNaziv>
  <DomainObject.Predmet.SudioniciListAdressOIB>
    <izvorni_sadrzaj>
      <item>KORCULA ADVENTURES d.o.o. putnička agencija, OIB 03103704272, Lumbarda 44,20260 Lumbarda</item>
      <item>Marina Maslek, OIB 02266611481, Vukovarska 24,20000 Dubrovnik</item>
    </izvorni_sadrzaj>
    <derivirana_varijabla naziv="DomainObject.Predmet.SudioniciListAdressOIB_1">
      <item>KORCULA ADVENTURES d.o.o. putnička agencija, OIB 03103704272, Lumbarda 44,20260 Lumbarda</item>
      <item>Marina Maslek, OIB 02266611481, Vukovarska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03103704272</item>
      <item>, OIB 02266611481</item>
    </izvorni_sadrzaj>
    <derivirana_varijabla naziv="DomainObject.Predmet.SudioniciListNazivOIB_1">
      <item>, OIB 03103704272</item>
      <item>, OIB 02266611481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Pola Katavić, OIB 40810627971, Grge Novaka 25, 23000 Zadar</item>
    </izvorni_sadrzaj>
    <derivirana_varijabla naziv="DomainObject.Predmet.StecajniUpraviteljiListAddressOIB_1">
      <item>Sanja Pola Katavić, OIB 40810627971, Grge Novaka 25,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2023.</izvorni_sadrzaj>
    <derivirana_varijabla naziv="DomainObject.Predmet.DatumPocetkaProcesa_1">29.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BF874-3F7E-4715-B090-5A290602D7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471</properties:Words>
  <properties:Characters>2598</properties:Characters>
  <properties:Lines>100</properties:Lines>
  <properties:Paragraphs>28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TRGOVAČKI SUD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2024-06-03T09:45:00Z</dcterms:created>
  <dc:creator>RH-TDU</dc:creator>
  <cp:lastModifiedBy>Darija Mokos</cp:lastModifiedBy>
  <cp:lastPrinted>2024-06-03T09:48:00Z</cp:lastPrinted>
  <dcterms:modified xmlns:xsi="http://www.w3.org/2001/XMLSchema-instance" xsi:type="dcterms:W3CDTF">2024-06-03T09:51:00Z</dcterms:modified>
  <cp:revision>4</cp:revision>
  <dc:title>TRGOVAČKI SUD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St-119/2023-30 / Zapisnik - Ročište za glasovanje o planu restrukturiranja (St 119-2023 zapisnik glasovanje o planu restrukturiranja original.docx)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